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94F3" w14:textId="47E4831A" w:rsidR="000605EA" w:rsidRPr="00EF51B6" w:rsidRDefault="000605EA" w:rsidP="00C205D3">
      <w:pPr>
        <w:pStyle w:val="Header"/>
        <w:tabs>
          <w:tab w:val="right" w:pos="9865"/>
        </w:tabs>
        <w:rPr>
          <w:rFonts w:cs="Arial"/>
          <w:b w:val="0"/>
          <w:bCs/>
          <w:sz w:val="22"/>
          <w:szCs w:val="22"/>
          <w:lang w:val="en-US"/>
        </w:rPr>
      </w:pPr>
      <w:bookmarkStart w:id="0" w:name="_Hlk95842860"/>
      <w:r w:rsidRPr="00EF51B6">
        <w:rPr>
          <w:rFonts w:cs="Arial"/>
          <w:bCs/>
          <w:sz w:val="22"/>
          <w:szCs w:val="22"/>
          <w:lang w:val="en-US"/>
        </w:rPr>
        <w:t>3GPP TSG RAN WG1 #1</w:t>
      </w:r>
      <w:r w:rsidR="00714AD0" w:rsidRPr="00EF51B6">
        <w:rPr>
          <w:rFonts w:cs="Arial"/>
          <w:bCs/>
          <w:sz w:val="22"/>
          <w:szCs w:val="22"/>
          <w:lang w:val="en-US"/>
        </w:rPr>
        <w:t>1</w:t>
      </w:r>
      <w:r w:rsidR="00F53A8B" w:rsidRPr="00EF51B6">
        <w:rPr>
          <w:rFonts w:cs="Arial"/>
          <w:bCs/>
          <w:sz w:val="22"/>
          <w:szCs w:val="22"/>
          <w:lang w:val="en-US"/>
        </w:rPr>
        <w:t>9</w:t>
      </w:r>
      <w:r w:rsidRPr="00EF51B6">
        <w:rPr>
          <w:rFonts w:cs="Arial"/>
          <w:bCs/>
          <w:sz w:val="22"/>
          <w:szCs w:val="22"/>
          <w:lang w:val="en-US"/>
        </w:rPr>
        <w:tab/>
      </w:r>
      <w:r w:rsidR="00367043" w:rsidRPr="0024754B">
        <w:rPr>
          <w:rFonts w:cs="Arial"/>
          <w:bCs/>
          <w:sz w:val="22"/>
          <w:szCs w:val="22"/>
          <w:lang w:val="en-US"/>
        </w:rPr>
        <w:t>R1-</w:t>
      </w:r>
      <w:r w:rsidR="0024754B" w:rsidRPr="0024754B">
        <w:rPr>
          <w:rFonts w:cs="Arial"/>
          <w:bCs/>
          <w:sz w:val="22"/>
          <w:szCs w:val="22"/>
          <w:lang w:val="en-US"/>
        </w:rPr>
        <w:t>2409718</w:t>
      </w:r>
    </w:p>
    <w:bookmarkEnd w:id="0"/>
    <w:p w14:paraId="533905BF" w14:textId="77777777" w:rsidR="00A561F6" w:rsidRPr="00EF51B6" w:rsidRDefault="00A561F6" w:rsidP="00A561F6">
      <w:pPr>
        <w:tabs>
          <w:tab w:val="left" w:pos="1800"/>
          <w:tab w:val="left" w:pos="2552"/>
        </w:tabs>
        <w:spacing w:after="0"/>
        <w:rPr>
          <w:rFonts w:ascii="Arial" w:hAnsi="Arial" w:cs="Arial"/>
          <w:b/>
          <w:bCs/>
          <w:sz w:val="22"/>
          <w:szCs w:val="22"/>
          <w:lang w:eastAsia="en-US"/>
        </w:rPr>
      </w:pPr>
      <w:r w:rsidRPr="00EF51B6">
        <w:rPr>
          <w:rFonts w:ascii="Arial" w:hAnsi="Arial" w:cs="Arial"/>
          <w:b/>
          <w:bCs/>
          <w:sz w:val="22"/>
          <w:szCs w:val="22"/>
          <w:lang w:eastAsia="en-US"/>
        </w:rPr>
        <w:t>Orlando, US, November 18</w:t>
      </w:r>
      <w:r w:rsidRPr="00EF51B6">
        <w:rPr>
          <w:rFonts w:ascii="Arial" w:hAnsi="Arial" w:cs="Arial"/>
          <w:b/>
          <w:bCs/>
          <w:sz w:val="22"/>
          <w:szCs w:val="22"/>
          <w:vertAlign w:val="superscript"/>
          <w:lang w:eastAsia="en-US"/>
        </w:rPr>
        <w:t>th</w:t>
      </w:r>
      <w:r w:rsidRPr="00EF51B6">
        <w:rPr>
          <w:rFonts w:ascii="Arial" w:hAnsi="Arial" w:cs="Arial"/>
          <w:b/>
          <w:bCs/>
          <w:sz w:val="22"/>
          <w:szCs w:val="22"/>
          <w:lang w:eastAsia="en-US"/>
        </w:rPr>
        <w:t xml:space="preserve"> – 22</w:t>
      </w:r>
      <w:r w:rsidRPr="00EF51B6">
        <w:rPr>
          <w:rFonts w:ascii="Arial" w:hAnsi="Arial" w:cs="Arial"/>
          <w:b/>
          <w:bCs/>
          <w:sz w:val="22"/>
          <w:szCs w:val="22"/>
          <w:vertAlign w:val="superscript"/>
          <w:lang w:eastAsia="en-US"/>
        </w:rPr>
        <w:t>nd</w:t>
      </w:r>
      <w:r w:rsidRPr="00EF51B6">
        <w:rPr>
          <w:rFonts w:ascii="Arial" w:hAnsi="Arial" w:cs="Arial"/>
          <w:b/>
          <w:bCs/>
          <w:sz w:val="22"/>
          <w:szCs w:val="22"/>
          <w:lang w:eastAsia="en-US"/>
        </w:rPr>
        <w:t>, 2024</w:t>
      </w:r>
    </w:p>
    <w:p w14:paraId="22F3B7ED" w14:textId="77777777" w:rsidR="006062FE" w:rsidRPr="00EF51B6" w:rsidRDefault="006062FE" w:rsidP="000605EA">
      <w:pPr>
        <w:tabs>
          <w:tab w:val="left" w:pos="1800"/>
          <w:tab w:val="left" w:pos="2552"/>
        </w:tabs>
        <w:spacing w:after="0"/>
        <w:rPr>
          <w:rFonts w:ascii="Arial" w:hAnsi="Arial" w:cs="Arial"/>
          <w:b/>
          <w:sz w:val="22"/>
          <w:szCs w:val="22"/>
          <w:lang w:eastAsia="en-US"/>
        </w:rPr>
      </w:pPr>
    </w:p>
    <w:p w14:paraId="02D9510D" w14:textId="51BD981F" w:rsidR="000605EA" w:rsidRPr="00EF51B6" w:rsidRDefault="000605EA" w:rsidP="000605EA">
      <w:pPr>
        <w:tabs>
          <w:tab w:val="left" w:pos="1800"/>
          <w:tab w:val="left" w:pos="2552"/>
        </w:tabs>
        <w:spacing w:after="0"/>
        <w:rPr>
          <w:rFonts w:ascii="Arial" w:hAnsi="Arial" w:cs="Arial"/>
          <w:b/>
          <w:sz w:val="22"/>
          <w:szCs w:val="22"/>
          <w:lang w:eastAsia="en-US"/>
        </w:rPr>
      </w:pPr>
      <w:r w:rsidRPr="00EF51B6">
        <w:rPr>
          <w:rFonts w:ascii="Arial" w:hAnsi="Arial" w:cs="Arial"/>
          <w:b/>
          <w:sz w:val="22"/>
          <w:szCs w:val="22"/>
          <w:lang w:eastAsia="en-US"/>
        </w:rPr>
        <w:t>Agenda Item:</w:t>
      </w:r>
      <w:r w:rsidRPr="00EF51B6">
        <w:tab/>
      </w:r>
      <w:r w:rsidRPr="00EF51B6">
        <w:rPr>
          <w:rFonts w:ascii="Arial" w:eastAsia="SimSun" w:hAnsi="Arial" w:cs="Arial"/>
          <w:b/>
          <w:sz w:val="22"/>
          <w:szCs w:val="22"/>
          <w:lang w:eastAsia="zh-CN"/>
        </w:rPr>
        <w:t>9.</w:t>
      </w:r>
      <w:r w:rsidR="006062FE" w:rsidRPr="00EF51B6">
        <w:rPr>
          <w:rFonts w:ascii="Arial" w:eastAsia="SimSun" w:hAnsi="Arial" w:cs="Arial"/>
          <w:b/>
          <w:sz w:val="22"/>
          <w:szCs w:val="22"/>
          <w:lang w:eastAsia="zh-CN"/>
        </w:rPr>
        <w:t>7</w:t>
      </w:r>
      <w:r w:rsidR="0032424F" w:rsidRPr="00EF51B6">
        <w:rPr>
          <w:rFonts w:ascii="Arial" w:eastAsia="SimSun" w:hAnsi="Arial" w:cs="Arial"/>
          <w:b/>
          <w:sz w:val="22"/>
          <w:szCs w:val="22"/>
          <w:lang w:eastAsia="zh-CN"/>
        </w:rPr>
        <w:t>.</w:t>
      </w:r>
      <w:r w:rsidR="00793E91" w:rsidRPr="00EF51B6">
        <w:rPr>
          <w:rFonts w:ascii="Arial" w:eastAsia="SimSun" w:hAnsi="Arial" w:cs="Arial"/>
          <w:b/>
          <w:sz w:val="22"/>
          <w:szCs w:val="22"/>
          <w:lang w:eastAsia="zh-CN"/>
        </w:rPr>
        <w:t>2</w:t>
      </w:r>
      <w:r w:rsidRPr="00EF51B6">
        <w:br/>
      </w:r>
      <w:r w:rsidRPr="00EF51B6">
        <w:rPr>
          <w:rFonts w:ascii="Arial" w:hAnsi="Arial" w:cs="Arial"/>
          <w:b/>
          <w:sz w:val="22"/>
          <w:szCs w:val="22"/>
          <w:lang w:eastAsia="en-US"/>
        </w:rPr>
        <w:t>Source:</w:t>
      </w:r>
      <w:r w:rsidRPr="00EF51B6">
        <w:tab/>
      </w:r>
      <w:r w:rsidRPr="00EF51B6">
        <w:rPr>
          <w:rFonts w:ascii="Arial" w:eastAsia="SimSun" w:hAnsi="Arial" w:cs="Arial"/>
          <w:b/>
          <w:noProof/>
          <w:sz w:val="22"/>
          <w:szCs w:val="22"/>
          <w:lang w:eastAsia="zh-CN"/>
        </w:rPr>
        <w:t xml:space="preserve">Toyota </w:t>
      </w:r>
      <w:r w:rsidR="00DF3F44" w:rsidRPr="00EF51B6">
        <w:rPr>
          <w:rFonts w:ascii="Arial" w:eastAsia="SimSun" w:hAnsi="Arial" w:cs="Arial"/>
          <w:b/>
          <w:noProof/>
          <w:sz w:val="22"/>
          <w:szCs w:val="22"/>
          <w:lang w:eastAsia="zh-CN"/>
        </w:rPr>
        <w:t>ITC</w:t>
      </w:r>
      <w:r w:rsidRPr="00EF51B6">
        <w:br/>
      </w:r>
      <w:r w:rsidRPr="00EF51B6">
        <w:rPr>
          <w:rFonts w:ascii="Arial" w:hAnsi="Arial" w:cs="Arial"/>
          <w:b/>
          <w:sz w:val="22"/>
          <w:szCs w:val="22"/>
          <w:lang w:eastAsia="en-US"/>
        </w:rPr>
        <w:t>Title:</w:t>
      </w:r>
      <w:r w:rsidRPr="00EF51B6">
        <w:tab/>
      </w:r>
      <w:r w:rsidR="005662BE" w:rsidRPr="00EF51B6">
        <w:rPr>
          <w:rFonts w:ascii="Arial" w:hAnsi="Arial" w:cs="Arial"/>
          <w:b/>
          <w:sz w:val="22"/>
          <w:szCs w:val="22"/>
          <w:lang w:eastAsia="en-US"/>
        </w:rPr>
        <w:t xml:space="preserve">Discussion on </w:t>
      </w:r>
      <w:r w:rsidR="00093911" w:rsidRPr="00EF51B6">
        <w:rPr>
          <w:rFonts w:ascii="Arial" w:hAnsi="Arial" w:cs="Arial"/>
          <w:b/>
          <w:sz w:val="22"/>
          <w:szCs w:val="22"/>
          <w:lang w:eastAsia="en-US"/>
        </w:rPr>
        <w:t>ISAC channel modelling</w:t>
      </w:r>
    </w:p>
    <w:p w14:paraId="2F90BC5A" w14:textId="5A58C30F" w:rsidR="00B97703" w:rsidRPr="00EF51B6" w:rsidRDefault="000605EA" w:rsidP="000605EA">
      <w:pPr>
        <w:tabs>
          <w:tab w:val="left" w:pos="1800"/>
          <w:tab w:val="left" w:pos="2552"/>
        </w:tabs>
        <w:spacing w:after="0"/>
        <w:rPr>
          <w:rFonts w:ascii="Arial" w:eastAsia="SimSun" w:hAnsi="Arial" w:cs="Arial"/>
          <w:b/>
          <w:sz w:val="22"/>
          <w:szCs w:val="22"/>
          <w:lang w:eastAsia="zh-CN"/>
        </w:rPr>
      </w:pPr>
      <w:r w:rsidRPr="00EF51B6">
        <w:rPr>
          <w:rFonts w:ascii="Arial" w:hAnsi="Arial" w:cs="Arial"/>
          <w:b/>
          <w:sz w:val="22"/>
          <w:szCs w:val="22"/>
          <w:lang w:eastAsia="en-US"/>
        </w:rPr>
        <w:t>Document for:</w:t>
      </w:r>
      <w:r w:rsidRPr="00EF51B6">
        <w:rPr>
          <w:rFonts w:ascii="Arial" w:hAnsi="Arial" w:cs="Arial"/>
          <w:b/>
          <w:sz w:val="22"/>
          <w:szCs w:val="22"/>
          <w:lang w:eastAsia="en-US"/>
        </w:rPr>
        <w:tab/>
        <w:t>Discussion</w:t>
      </w:r>
      <w:r w:rsidRPr="00EF51B6">
        <w:rPr>
          <w:rFonts w:ascii="Arial" w:eastAsia="SimSun" w:hAnsi="Arial" w:cs="Arial"/>
          <w:b/>
          <w:sz w:val="22"/>
          <w:szCs w:val="22"/>
          <w:lang w:eastAsia="zh-CN"/>
        </w:rPr>
        <w:t xml:space="preserve"> and Decision</w:t>
      </w:r>
    </w:p>
    <w:p w14:paraId="5E96A5FB" w14:textId="1F89D4E3" w:rsidR="00B97703" w:rsidRPr="00EF51B6" w:rsidRDefault="00764364" w:rsidP="00C75820">
      <w:pPr>
        <w:pStyle w:val="Heading1"/>
        <w:rPr>
          <w:lang w:val="en-US"/>
        </w:rPr>
      </w:pPr>
      <w:r w:rsidRPr="00EF51B6">
        <w:rPr>
          <w:lang w:val="en-US"/>
        </w:rPr>
        <w:t>Introduction</w:t>
      </w:r>
    </w:p>
    <w:p w14:paraId="6BE3FD48" w14:textId="4998F61C" w:rsidR="00F92BE8" w:rsidRPr="00EF51B6" w:rsidRDefault="00F92BE8" w:rsidP="00F92BE8">
      <w:pPr>
        <w:jc w:val="both"/>
      </w:pPr>
      <w:r w:rsidRPr="00EF51B6">
        <w:t>In RAN #</w:t>
      </w:r>
      <w:r w:rsidR="00A500F0" w:rsidRPr="00EF51B6">
        <w:t>102</w:t>
      </w:r>
      <w:r w:rsidRPr="00EF51B6">
        <w:t xml:space="preserve"> meeting, the </w:t>
      </w:r>
      <w:r w:rsidR="005C361C" w:rsidRPr="00EF51B6">
        <w:t>S</w:t>
      </w:r>
      <w:r w:rsidR="006633D6" w:rsidRPr="00EF51B6">
        <w:t xml:space="preserve">ID for </w:t>
      </w:r>
      <w:r w:rsidR="00B97767" w:rsidRPr="00EF51B6">
        <w:t>Rel-1</w:t>
      </w:r>
      <w:r w:rsidR="005C361C" w:rsidRPr="00EF51B6">
        <w:t>9</w:t>
      </w:r>
      <w:r w:rsidR="00B97767" w:rsidRPr="00EF51B6">
        <w:t xml:space="preserve"> </w:t>
      </w:r>
      <w:r w:rsidR="005C361C" w:rsidRPr="00EF51B6">
        <w:t>channel modelling for Integrated Sensing And Communication (ISAC) for NR</w:t>
      </w:r>
      <w:r w:rsidRPr="00EF51B6">
        <w:t xml:space="preserve"> was approved </w:t>
      </w:r>
      <w:r w:rsidR="00DB3B77" w:rsidRPr="00EF51B6">
        <w:fldChar w:fldCharType="begin"/>
      </w:r>
      <w:r w:rsidR="00DB3B77" w:rsidRPr="00EF51B6">
        <w:instrText xml:space="preserve"> REF _Ref99625861 \r \h </w:instrText>
      </w:r>
      <w:r w:rsidR="00DB3B77" w:rsidRPr="00EF51B6">
        <w:fldChar w:fldCharType="separate"/>
      </w:r>
      <w:r w:rsidR="00BF2486">
        <w:t>[1]</w:t>
      </w:r>
      <w:r w:rsidR="00DB3B77" w:rsidRPr="00EF51B6">
        <w:fldChar w:fldCharType="end"/>
      </w:r>
      <w:r w:rsidRPr="00EF51B6">
        <w:t xml:space="preserve">. </w:t>
      </w:r>
      <w:r w:rsidR="00263BDC" w:rsidRPr="00EF51B6">
        <w:t>One of t</w:t>
      </w:r>
      <w:r w:rsidR="002D1E3A" w:rsidRPr="00EF51B6">
        <w:t xml:space="preserve">he </w:t>
      </w:r>
      <w:r w:rsidR="0040611D" w:rsidRPr="00EF51B6">
        <w:t>objective</w:t>
      </w:r>
      <w:r w:rsidR="00263BDC" w:rsidRPr="00EF51B6">
        <w:t>s</w:t>
      </w:r>
      <w:r w:rsidR="002D1E3A" w:rsidRPr="00EF51B6">
        <w:t xml:space="preserve"> of the SID </w:t>
      </w:r>
      <w:r w:rsidR="00263BDC" w:rsidRPr="00EF51B6">
        <w:t>is to</w:t>
      </w:r>
      <w:r w:rsidR="002D1E3A" w:rsidRPr="00EF51B6">
        <w:t xml:space="preserve"> </w:t>
      </w:r>
      <w:r w:rsidR="0013583C" w:rsidRPr="00EF51B6">
        <w:t>defin</w:t>
      </w:r>
      <w:r w:rsidR="00263BDC" w:rsidRPr="00EF51B6">
        <w:t>e</w:t>
      </w:r>
      <w:r w:rsidR="00297150" w:rsidRPr="00EF51B6">
        <w:t xml:space="preserve"> </w:t>
      </w:r>
      <w:r w:rsidR="00673223" w:rsidRPr="00EF51B6">
        <w:t>channel model</w:t>
      </w:r>
      <w:r w:rsidR="00366A0F" w:rsidRPr="00EF51B6">
        <w:t>l</w:t>
      </w:r>
      <w:r w:rsidR="00673223" w:rsidRPr="00EF51B6">
        <w:t>ing</w:t>
      </w:r>
      <w:r w:rsidR="004248B1" w:rsidRPr="00EF51B6">
        <w:t xml:space="preserve"> details</w:t>
      </w:r>
      <w:r w:rsidR="00297150" w:rsidRPr="00EF51B6">
        <w:t xml:space="preserve"> for ISAC</w:t>
      </w:r>
      <w:r w:rsidR="002D1E3A" w:rsidRPr="00EF51B6">
        <w:t xml:space="preserve"> as shown below.</w:t>
      </w:r>
      <w:r w:rsidR="0031275C" w:rsidRPr="00EF51B6">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EF51B6" w14:paraId="58DE40CA" w14:textId="77777777" w:rsidTr="00210C00">
        <w:trPr>
          <w:trHeight w:val="5678"/>
        </w:trPr>
        <w:tc>
          <w:tcPr>
            <w:tcW w:w="9607" w:type="dxa"/>
            <w:shd w:val="clear" w:color="auto" w:fill="auto"/>
          </w:tcPr>
          <w:p w14:paraId="4AF61B26" w14:textId="77777777" w:rsidR="00286F32" w:rsidRPr="00EF51B6" w:rsidRDefault="00286F32" w:rsidP="00286F32">
            <w:pPr>
              <w:spacing w:after="0"/>
              <w:rPr>
                <w:rFonts w:eastAsia="Times New Roman"/>
                <w:bCs/>
              </w:rPr>
            </w:pPr>
            <w:r w:rsidRPr="00EF51B6">
              <w:rPr>
                <w:rFonts w:eastAsia="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EF51B6" w:rsidRDefault="00286F32" w:rsidP="006529E5">
            <w:pPr>
              <w:numPr>
                <w:ilvl w:val="0"/>
                <w:numId w:val="12"/>
              </w:numPr>
              <w:spacing w:after="0"/>
              <w:rPr>
                <w:rFonts w:eastAsia="Times New Roman"/>
                <w:bCs/>
              </w:rPr>
            </w:pPr>
            <w:r w:rsidRPr="00EF51B6">
              <w:rPr>
                <w:rFonts w:eastAsia="Times New Roman"/>
                <w:bCs/>
              </w:rPr>
              <w:t>UAVs</w:t>
            </w:r>
          </w:p>
          <w:p w14:paraId="65D624C8" w14:textId="77777777" w:rsidR="00286F32" w:rsidRPr="00EF51B6" w:rsidRDefault="00286F32" w:rsidP="006529E5">
            <w:pPr>
              <w:numPr>
                <w:ilvl w:val="0"/>
                <w:numId w:val="12"/>
              </w:numPr>
              <w:spacing w:after="0"/>
              <w:rPr>
                <w:rFonts w:eastAsia="Times New Roman"/>
                <w:bCs/>
              </w:rPr>
            </w:pPr>
            <w:r w:rsidRPr="00EF51B6">
              <w:rPr>
                <w:rFonts w:eastAsia="Times New Roman"/>
                <w:bCs/>
              </w:rPr>
              <w:t xml:space="preserve">Humans indoors and outdoors </w:t>
            </w:r>
          </w:p>
          <w:p w14:paraId="634DF46E" w14:textId="77777777" w:rsidR="00286F32" w:rsidRPr="00EF51B6" w:rsidRDefault="00286F32" w:rsidP="006529E5">
            <w:pPr>
              <w:numPr>
                <w:ilvl w:val="0"/>
                <w:numId w:val="12"/>
              </w:numPr>
              <w:spacing w:after="0"/>
              <w:rPr>
                <w:rFonts w:eastAsia="Times New Roman"/>
                <w:bCs/>
              </w:rPr>
            </w:pPr>
            <w:r w:rsidRPr="00EF51B6">
              <w:rPr>
                <w:rFonts w:eastAsia="Times New Roman"/>
                <w:bCs/>
              </w:rPr>
              <w:t>Automotive vehicles (at least outdoors)</w:t>
            </w:r>
          </w:p>
          <w:p w14:paraId="40A70FC1" w14:textId="77777777" w:rsidR="00286F32" w:rsidRPr="00EF51B6" w:rsidRDefault="00286F32" w:rsidP="006529E5">
            <w:pPr>
              <w:numPr>
                <w:ilvl w:val="0"/>
                <w:numId w:val="12"/>
              </w:numPr>
              <w:spacing w:after="0"/>
              <w:rPr>
                <w:rFonts w:eastAsia="Times New Roman"/>
                <w:bCs/>
              </w:rPr>
            </w:pPr>
            <w:r w:rsidRPr="00EF51B6">
              <w:rPr>
                <w:rFonts w:eastAsia="Times New Roman"/>
                <w:bCs/>
              </w:rPr>
              <w:t>Automated guided vehicles (e.g. in indoor factories)</w:t>
            </w:r>
          </w:p>
          <w:p w14:paraId="64143940" w14:textId="77777777" w:rsidR="00286F32" w:rsidRPr="00EF51B6" w:rsidRDefault="00286F32" w:rsidP="006529E5">
            <w:pPr>
              <w:numPr>
                <w:ilvl w:val="0"/>
                <w:numId w:val="12"/>
              </w:numPr>
              <w:spacing w:after="0"/>
              <w:rPr>
                <w:rFonts w:eastAsia="Times New Roman"/>
                <w:bCs/>
              </w:rPr>
            </w:pPr>
            <w:r w:rsidRPr="00EF51B6">
              <w:rPr>
                <w:rFonts w:eastAsia="Times New Roman"/>
                <w:bCs/>
              </w:rPr>
              <w:t>Objects creating hazards on roads/railways, with a minimum size dependent on frequency</w:t>
            </w:r>
          </w:p>
          <w:p w14:paraId="76E539CB" w14:textId="77777777" w:rsidR="00286F32" w:rsidRPr="00EF51B6" w:rsidRDefault="00286F32" w:rsidP="00286F32">
            <w:pPr>
              <w:spacing w:after="0"/>
              <w:rPr>
                <w:rFonts w:eastAsia="Times New Roman"/>
                <w:bCs/>
              </w:rPr>
            </w:pPr>
          </w:p>
          <w:p w14:paraId="52E71004" w14:textId="77777777" w:rsidR="00286F32" w:rsidRPr="00EF51B6" w:rsidRDefault="00286F32" w:rsidP="00286F32">
            <w:pPr>
              <w:spacing w:after="0"/>
              <w:rPr>
                <w:rFonts w:eastAsia="Times New Roman"/>
                <w:bCs/>
              </w:rPr>
            </w:pPr>
            <w:r w:rsidRPr="00EF51B6">
              <w:rPr>
                <w:rFonts w:eastAsia="Times New Roman"/>
                <w:bCs/>
              </w:rPr>
              <w:t xml:space="preserve">All six sensing modes should be considered (i.e. TRP-TRP bistatic, TRP monostatic, TRP-UE bistatic, UE-TRP bistatic, UE-UE bistatic, UE monostatic). </w:t>
            </w:r>
          </w:p>
          <w:p w14:paraId="055E3941" w14:textId="77777777" w:rsidR="00286F32" w:rsidRPr="00EF51B6" w:rsidRDefault="00286F32" w:rsidP="00286F32">
            <w:pPr>
              <w:spacing w:after="0"/>
              <w:rPr>
                <w:rFonts w:eastAsia="Times New Roman"/>
                <w:bCs/>
              </w:rPr>
            </w:pPr>
          </w:p>
          <w:p w14:paraId="0AC73740" w14:textId="77777777" w:rsidR="00286F32" w:rsidRPr="00EF51B6" w:rsidRDefault="00286F32" w:rsidP="00286F32">
            <w:pPr>
              <w:spacing w:after="0"/>
              <w:rPr>
                <w:rFonts w:eastAsia="Times New Roman"/>
                <w:bCs/>
              </w:rPr>
            </w:pPr>
            <w:r w:rsidRPr="00EF51B6">
              <w:rPr>
                <w:rFonts w:eastAsia="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EF51B6" w:rsidRDefault="00286F32" w:rsidP="00286F32">
            <w:pPr>
              <w:spacing w:after="0"/>
              <w:rPr>
                <w:rFonts w:eastAsia="Times New Roman"/>
                <w:bCs/>
              </w:rPr>
            </w:pPr>
          </w:p>
          <w:p w14:paraId="567628E5" w14:textId="77777777" w:rsidR="00286F32" w:rsidRPr="00EF51B6" w:rsidRDefault="00286F32" w:rsidP="00286F32">
            <w:pPr>
              <w:spacing w:after="0"/>
              <w:rPr>
                <w:rFonts w:eastAsia="Times New Roman"/>
                <w:bCs/>
              </w:rPr>
            </w:pPr>
            <w:r w:rsidRPr="00EF51B6">
              <w:rPr>
                <w:rFonts w:eastAsia="Times New Roman"/>
                <w:bCs/>
              </w:rPr>
              <w:t>For the above use cases, sensing modes and frequencies:</w:t>
            </w:r>
          </w:p>
          <w:p w14:paraId="0E0BB07C" w14:textId="77777777" w:rsidR="00286F32" w:rsidRPr="00EF51B6" w:rsidRDefault="00286F32" w:rsidP="006529E5">
            <w:pPr>
              <w:numPr>
                <w:ilvl w:val="0"/>
                <w:numId w:val="10"/>
              </w:numPr>
              <w:spacing w:after="0"/>
              <w:rPr>
                <w:rFonts w:eastAsia="Times New Roman"/>
                <w:bCs/>
              </w:rPr>
            </w:pPr>
            <w:r w:rsidRPr="00EF51B6">
              <w:rPr>
                <w:rFonts w:eastAsia="Times New Roman"/>
                <w:bCs/>
              </w:rPr>
              <w:t>Identify details of the deployment scenarios corresponding to the above use cases.</w:t>
            </w:r>
          </w:p>
          <w:p w14:paraId="717E4FF9" w14:textId="77777777" w:rsidR="00286F32" w:rsidRPr="00EF51B6" w:rsidRDefault="00286F32" w:rsidP="006529E5">
            <w:pPr>
              <w:numPr>
                <w:ilvl w:val="0"/>
                <w:numId w:val="10"/>
              </w:numPr>
              <w:spacing w:after="0"/>
              <w:rPr>
                <w:rFonts w:eastAsia="Times New Roman"/>
                <w:bCs/>
                <w:highlight w:val="cyan"/>
              </w:rPr>
            </w:pPr>
            <w:r w:rsidRPr="00EF51B6">
              <w:rPr>
                <w:rFonts w:eastAsia="Times New Roman"/>
                <w:bCs/>
                <w:highlight w:val="cyan"/>
              </w:rPr>
              <w:t>Define channel modelling details for sensing using 38.901 as a starting point, and taking into account relevant measurements, including:</w:t>
            </w:r>
          </w:p>
          <w:p w14:paraId="15CEF5E0" w14:textId="77777777" w:rsidR="00286F32" w:rsidRPr="00EF51B6" w:rsidRDefault="00286F32" w:rsidP="006529E5">
            <w:pPr>
              <w:numPr>
                <w:ilvl w:val="0"/>
                <w:numId w:val="11"/>
              </w:numPr>
              <w:spacing w:after="0"/>
              <w:rPr>
                <w:rFonts w:eastAsia="Times New Roman"/>
                <w:bCs/>
                <w:highlight w:val="cyan"/>
              </w:rPr>
            </w:pPr>
            <w:r w:rsidRPr="00EF51B6">
              <w:rPr>
                <w:rFonts w:eastAsia="Times New Roman"/>
                <w:bCs/>
                <w:highlight w:val="cyan"/>
              </w:rPr>
              <w:t>modelling of sensing targets and background environment, including, for example (if needed by the above use cases), radar cross-section (RCS), mobility and clutter/scattering patterns;</w:t>
            </w:r>
          </w:p>
          <w:p w14:paraId="3FBB53F0" w14:textId="77777777" w:rsidR="00286F32" w:rsidRPr="00EF51B6" w:rsidRDefault="00286F32" w:rsidP="006529E5">
            <w:pPr>
              <w:numPr>
                <w:ilvl w:val="0"/>
                <w:numId w:val="11"/>
              </w:numPr>
              <w:spacing w:after="0"/>
              <w:rPr>
                <w:rFonts w:eastAsia="Times New Roman"/>
                <w:bCs/>
                <w:highlight w:val="cyan"/>
              </w:rPr>
            </w:pPr>
            <w:r w:rsidRPr="00EF51B6">
              <w:rPr>
                <w:rFonts w:eastAsia="Times New Roman"/>
                <w:bCs/>
                <w:highlight w:val="cyan"/>
              </w:rPr>
              <w:t>spatial consistency.</w:t>
            </w:r>
          </w:p>
          <w:p w14:paraId="7CE42EA4" w14:textId="7AE2543E" w:rsidR="00F92BE8" w:rsidRPr="00EF51B6" w:rsidRDefault="00F92BE8" w:rsidP="00286F32">
            <w:pPr>
              <w:spacing w:after="0"/>
              <w:rPr>
                <w:rFonts w:eastAsia="Times New Roman"/>
                <w:bCs/>
              </w:rPr>
            </w:pPr>
          </w:p>
        </w:tc>
      </w:tr>
    </w:tbl>
    <w:p w14:paraId="3BDFEE4B" w14:textId="77777777" w:rsidR="001B579C" w:rsidRPr="00EF51B6" w:rsidRDefault="001B579C" w:rsidP="001B579C">
      <w:pPr>
        <w:jc w:val="both"/>
      </w:pPr>
    </w:p>
    <w:p w14:paraId="18C589CA" w14:textId="3986FDB6" w:rsidR="001B579C" w:rsidRPr="00EF51B6" w:rsidRDefault="001B579C" w:rsidP="001B579C">
      <w:pPr>
        <w:jc w:val="both"/>
      </w:pPr>
      <w:r w:rsidRPr="00EF51B6">
        <w:t xml:space="preserve">The following agreements </w:t>
      </w:r>
      <w:r w:rsidR="002718CE" w:rsidRPr="00EF51B6">
        <w:t xml:space="preserve">and working assumption </w:t>
      </w:r>
      <w:r w:rsidRPr="00EF51B6">
        <w:t>were made in RAN1 #11</w:t>
      </w:r>
      <w:r w:rsidR="00756B2C" w:rsidRPr="00EF51B6">
        <w:t>8</w:t>
      </w:r>
      <w:r w:rsidR="00ED63DE" w:rsidRPr="00EF51B6">
        <w:t xml:space="preserve">bis </w:t>
      </w:r>
      <w:r w:rsidR="00ED63DE" w:rsidRPr="00EF51B6">
        <w:fldChar w:fldCharType="begin"/>
      </w:r>
      <w:r w:rsidR="00ED63DE" w:rsidRPr="00EF51B6">
        <w:instrText xml:space="preserve"> REF _Ref181546770 \r \h </w:instrText>
      </w:r>
      <w:r w:rsidR="00ED63DE" w:rsidRPr="00EF51B6">
        <w:fldChar w:fldCharType="separate"/>
      </w:r>
      <w:r w:rsidR="00BF2486">
        <w:t>[2]</w:t>
      </w:r>
      <w:r w:rsidR="00ED63DE" w:rsidRPr="00EF51B6">
        <w:fldChar w:fldCharType="end"/>
      </w:r>
      <w:r w:rsidRPr="00EF51B6">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579C" w:rsidRPr="00EF51B6" w14:paraId="4D25450B" w14:textId="77777777" w:rsidTr="003940E2">
        <w:trPr>
          <w:trHeight w:val="4499"/>
        </w:trPr>
        <w:tc>
          <w:tcPr>
            <w:tcW w:w="9607" w:type="dxa"/>
            <w:shd w:val="clear" w:color="auto" w:fill="auto"/>
          </w:tcPr>
          <w:p w14:paraId="341E2C2D" w14:textId="77777777" w:rsidR="00761273" w:rsidRPr="00761273" w:rsidRDefault="00761273" w:rsidP="00761273">
            <w:pPr>
              <w:overflowPunct/>
              <w:autoSpaceDE/>
              <w:autoSpaceDN/>
              <w:adjustRightInd/>
              <w:spacing w:after="0"/>
              <w:jc w:val="both"/>
              <w:textAlignment w:val="auto"/>
              <w:rPr>
                <w:rFonts w:eastAsia="Malgun Gothic"/>
                <w:highlight w:val="green"/>
                <w:lang w:eastAsia="en-US"/>
              </w:rPr>
            </w:pPr>
            <w:r w:rsidRPr="00761273">
              <w:rPr>
                <w:rFonts w:eastAsia="Malgun Gothic"/>
                <w:highlight w:val="green"/>
                <w:lang w:eastAsia="en-US"/>
              </w:rPr>
              <w:t>Agreement</w:t>
            </w:r>
          </w:p>
          <w:p w14:paraId="04918F9F" w14:textId="77777777" w:rsidR="00761273" w:rsidRPr="00761273" w:rsidRDefault="00761273" w:rsidP="00761273">
            <w:pPr>
              <w:tabs>
                <w:tab w:val="left" w:pos="0"/>
              </w:tabs>
              <w:overflowPunct/>
              <w:autoSpaceDE/>
              <w:autoSpaceDN/>
              <w:adjustRightInd/>
              <w:spacing w:after="0"/>
              <w:textAlignment w:val="auto"/>
              <w:rPr>
                <w:rFonts w:ascii="Times" w:eastAsia="DengXian" w:hAnsi="Times"/>
                <w:szCs w:val="24"/>
                <w:lang w:eastAsia="zh-CN"/>
              </w:rPr>
            </w:pPr>
            <w:r w:rsidRPr="00761273">
              <w:rPr>
                <w:rFonts w:ascii="Times" w:eastAsia="DengXian" w:hAnsi="Times"/>
                <w:szCs w:val="24"/>
                <w:lang w:eastAsia="zh-CN"/>
              </w:rPr>
              <w:t xml:space="preserve">RAN1 strives to define a single option per target per monostatic/bistatic sensing mode from the following two options to generate RCS values/patterns for a scattering point of a target. </w:t>
            </w:r>
          </w:p>
          <w:p w14:paraId="5F3F6EFF" w14:textId="77777777" w:rsidR="00761273" w:rsidRPr="00761273" w:rsidRDefault="00761273" w:rsidP="00761273">
            <w:pPr>
              <w:numPr>
                <w:ilvl w:val="0"/>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Option 2: The RCS=A*B of a scattering point can be generated by</w:t>
            </w:r>
          </w:p>
          <w:p w14:paraId="1F921B3C"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A is commonly applied to any </w:t>
            </w:r>
            <w:r w:rsidRPr="00761273">
              <w:rPr>
                <w:rFonts w:ascii="Times" w:eastAsia="DengXian" w:hAnsi="Times"/>
                <w:lang w:eastAsia="zh-CN"/>
              </w:rPr>
              <w:t>incident/scattered angles at the scattering point</w:t>
            </w:r>
          </w:p>
          <w:p w14:paraId="432B842B"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A is</w:t>
            </w:r>
            <w:r w:rsidRPr="00761273">
              <w:rPr>
                <w:rFonts w:ascii="Times" w:eastAsia="Batang" w:hAnsi="Times"/>
                <w:lang w:eastAsia="zh-CN"/>
              </w:rPr>
              <w:t xml:space="preserve"> [mean] RCS value. </w:t>
            </w:r>
            <w:r w:rsidRPr="00761273">
              <w:rPr>
                <w:rFonts w:ascii="Times" w:eastAsia="DengXian" w:hAnsi="Times"/>
                <w:lang w:eastAsia="zh-CN"/>
              </w:rPr>
              <w:t>FFS value(s) A</w:t>
            </w:r>
          </w:p>
          <w:p w14:paraId="777A4860" w14:textId="77777777" w:rsidR="00761273" w:rsidRPr="00761273" w:rsidRDefault="00761273" w:rsidP="00761273">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Note: Mean RCS value is defined as the mean value of the distribution of RCS</w:t>
            </w:r>
          </w:p>
          <w:p w14:paraId="29377427"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B </w:t>
            </w:r>
          </w:p>
          <w:p w14:paraId="4F6FB796"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B is generated by [log-normal] distribution, the related [log-normal] distribution has mean </w:t>
            </w:r>
            <w:r w:rsidRPr="00761273">
              <w:rPr>
                <w:rFonts w:eastAsia="Batang"/>
                <w:lang w:eastAsia="zh-CN"/>
              </w:rPr>
              <w:t>μ=1</w:t>
            </w:r>
            <w:r w:rsidRPr="00761273">
              <w:rPr>
                <w:rFonts w:ascii="Times" w:eastAsia="Batang" w:hAnsi="Times"/>
                <w:lang w:eastAsia="zh-CN"/>
              </w:rPr>
              <w:t xml:space="preserve"> and variance </w:t>
            </w:r>
            <w:r w:rsidRPr="00761273">
              <w:rPr>
                <w:rFonts w:eastAsia="Batang"/>
                <w:lang w:eastAsia="zh-CN"/>
              </w:rPr>
              <w:t>V</w:t>
            </w:r>
            <w:r w:rsidRPr="00761273">
              <w:rPr>
                <w:rFonts w:ascii="Times" w:eastAsia="Batang" w:hAnsi="Times"/>
                <w:lang w:eastAsia="zh-CN"/>
              </w:rPr>
              <w:t xml:space="preserve">, FFS </w:t>
            </w:r>
            <w:r w:rsidRPr="00761273">
              <w:rPr>
                <w:rFonts w:eastAsia="Batang"/>
                <w:lang w:eastAsia="zh-CN"/>
              </w:rPr>
              <w:t>σ</w:t>
            </w:r>
            <w:r w:rsidRPr="00761273">
              <w:rPr>
                <w:rFonts w:eastAsia="Batang"/>
                <w:vertAlign w:val="superscript"/>
                <w:lang w:eastAsia="zh-CN"/>
              </w:rPr>
              <w:t>2</w:t>
            </w:r>
          </w:p>
          <w:p w14:paraId="0BE2D0E9" w14:textId="77777777" w:rsidR="00761273" w:rsidRPr="00761273" w:rsidRDefault="00761273" w:rsidP="00761273">
            <w:pPr>
              <w:numPr>
                <w:ilvl w:val="3"/>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 xml:space="preserve">B is separately generated for each direct/indirect path at the </w:t>
            </w:r>
            <w:r w:rsidRPr="00761273">
              <w:rPr>
                <w:rFonts w:ascii="Times" w:eastAsia="DengXian" w:hAnsi="Times"/>
                <w:szCs w:val="24"/>
                <w:lang w:eastAsia="zh-CN"/>
              </w:rPr>
              <w:t>scattering point</w:t>
            </w:r>
            <w:r w:rsidRPr="00761273">
              <w:rPr>
                <w:rFonts w:ascii="Times" w:eastAsia="DengXian" w:hAnsi="Times"/>
                <w:lang w:eastAsia="zh-CN"/>
              </w:rPr>
              <w:t>. FFS correlation dependent on the incident/scattered angles of the direct/indirect paths</w:t>
            </w:r>
          </w:p>
          <w:p w14:paraId="17751ED6"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FFS whether/how power of all generated direct/indirect paths need to be normalized considering impact of RCS</w:t>
            </w:r>
          </w:p>
          <w:p w14:paraId="032CC752" w14:textId="77777777" w:rsidR="00761273" w:rsidRPr="00761273" w:rsidRDefault="00761273" w:rsidP="00761273">
            <w:pPr>
              <w:numPr>
                <w:ilvl w:val="0"/>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Option 3: The RCS=A*B=A*B1*B2 of a scattering point can be generated by</w:t>
            </w:r>
          </w:p>
          <w:p w14:paraId="67E74484"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A is commonly applied to any </w:t>
            </w:r>
            <w:r w:rsidRPr="00761273">
              <w:rPr>
                <w:rFonts w:ascii="Times" w:eastAsia="DengXian" w:hAnsi="Times"/>
                <w:lang w:eastAsia="zh-CN"/>
              </w:rPr>
              <w:t>incident/scattered angles at the scattering point</w:t>
            </w:r>
          </w:p>
          <w:p w14:paraId="2E3C70D8"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FFS: A = 1 m</w:t>
            </w:r>
            <w:r w:rsidRPr="00761273">
              <w:rPr>
                <w:rFonts w:ascii="Times" w:eastAsia="DengXian" w:hAnsi="Times"/>
                <w:vertAlign w:val="superscript"/>
                <w:lang w:eastAsia="zh-CN"/>
              </w:rPr>
              <w:t>2</w:t>
            </w:r>
            <w:r w:rsidRPr="00761273">
              <w:rPr>
                <w:rFonts w:ascii="Times" w:eastAsia="DengXian" w:hAnsi="Times"/>
                <w:lang w:eastAsia="zh-CN"/>
              </w:rPr>
              <w:t xml:space="preserve"> or </w:t>
            </w:r>
            <w:r w:rsidRPr="00761273">
              <w:rPr>
                <w:rFonts w:ascii="Times" w:eastAsia="Batang" w:hAnsi="Times"/>
                <w:lang w:eastAsia="zh-CN"/>
              </w:rPr>
              <w:t>[mean] RCS value</w:t>
            </w:r>
          </w:p>
          <w:p w14:paraId="5FC1E6BC" w14:textId="77777777" w:rsidR="00761273" w:rsidRPr="00761273" w:rsidRDefault="00761273" w:rsidP="00761273">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Note: Mean RCS value is defined as the mean value of the distribution of RCS</w:t>
            </w:r>
          </w:p>
          <w:p w14:paraId="2CBD9317"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The component B is further split into B1, B2, i.e., B=B1*B2</w:t>
            </w:r>
          </w:p>
          <w:p w14:paraId="7FC09632"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B1 is deterministic based on incident/scattered angles</w:t>
            </w:r>
          </w:p>
          <w:p w14:paraId="1A4EE8E3" w14:textId="77777777" w:rsidR="00761273" w:rsidRPr="00761273" w:rsidRDefault="00761273" w:rsidP="00761273">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FFS: B1 is defined by a function or by a table</w:t>
            </w:r>
          </w:p>
          <w:p w14:paraId="60491585"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lastRenderedPageBreak/>
              <w:t xml:space="preserve">B2 is generated by [log-normal] distribution, the related [log-normal] distribution has mean </w:t>
            </w:r>
            <w:r w:rsidRPr="00761273">
              <w:rPr>
                <w:rFonts w:eastAsia="Batang"/>
                <w:lang w:eastAsia="zh-CN"/>
              </w:rPr>
              <w:t>μ=1</w:t>
            </w:r>
            <w:r w:rsidRPr="00761273">
              <w:rPr>
                <w:rFonts w:ascii="Times" w:eastAsia="Batang" w:hAnsi="Times"/>
                <w:lang w:eastAsia="zh-CN"/>
              </w:rPr>
              <w:t xml:space="preserve"> and variance </w:t>
            </w:r>
            <w:r w:rsidRPr="00761273">
              <w:rPr>
                <w:rFonts w:eastAsia="Batang"/>
                <w:lang w:eastAsia="zh-CN"/>
              </w:rPr>
              <w:t>V</w:t>
            </w:r>
            <w:r w:rsidRPr="00761273">
              <w:rPr>
                <w:rFonts w:ascii="Times" w:eastAsia="Batang" w:hAnsi="Times"/>
                <w:lang w:eastAsia="zh-CN"/>
              </w:rPr>
              <w:t xml:space="preserve">, FFS </w:t>
            </w:r>
            <w:r w:rsidRPr="00761273">
              <w:rPr>
                <w:rFonts w:eastAsia="Batang"/>
                <w:lang w:eastAsia="zh-CN"/>
              </w:rPr>
              <w:t>σ</w:t>
            </w:r>
            <w:r w:rsidRPr="00761273">
              <w:rPr>
                <w:rFonts w:eastAsia="Batang"/>
                <w:vertAlign w:val="superscript"/>
                <w:lang w:eastAsia="zh-CN"/>
              </w:rPr>
              <w:t>2</w:t>
            </w:r>
          </w:p>
          <w:p w14:paraId="6ECB6CF9" w14:textId="77777777" w:rsidR="00761273" w:rsidRPr="00761273" w:rsidRDefault="00761273" w:rsidP="00761273">
            <w:pPr>
              <w:numPr>
                <w:ilvl w:val="3"/>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 xml:space="preserve">B2 is separately generated for each direct/indirect path at the </w:t>
            </w:r>
            <w:r w:rsidRPr="00761273">
              <w:rPr>
                <w:rFonts w:ascii="Times" w:eastAsia="DengXian" w:hAnsi="Times"/>
                <w:szCs w:val="24"/>
                <w:lang w:eastAsia="zh-CN"/>
              </w:rPr>
              <w:t>scattering point</w:t>
            </w:r>
            <w:r w:rsidRPr="00761273">
              <w:rPr>
                <w:rFonts w:ascii="Times" w:eastAsia="DengXian" w:hAnsi="Times"/>
                <w:lang w:eastAsia="zh-CN"/>
              </w:rPr>
              <w:t>. FFS correlation dependent on the incident/scattered angles of the direct/indirect paths</w:t>
            </w:r>
          </w:p>
          <w:p w14:paraId="0D208E9C"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FFS whether/how power of all generated direct/indirect paths need to be normalized considering impact of RCS</w:t>
            </w:r>
          </w:p>
          <w:p w14:paraId="350BBDC8" w14:textId="77777777" w:rsidR="00761273" w:rsidRPr="00761273" w:rsidRDefault="00761273" w:rsidP="00761273">
            <w:pPr>
              <w:overflowPunct/>
              <w:autoSpaceDE/>
              <w:autoSpaceDN/>
              <w:adjustRightInd/>
              <w:spacing w:after="0"/>
              <w:textAlignment w:val="auto"/>
              <w:rPr>
                <w:rFonts w:ascii="Times" w:eastAsia="DengXian" w:hAnsi="Times"/>
                <w:szCs w:val="24"/>
                <w:lang w:eastAsia="zh-CN"/>
              </w:rPr>
            </w:pPr>
          </w:p>
          <w:p w14:paraId="1E7C6398" w14:textId="77777777" w:rsidR="00761273" w:rsidRPr="00761273" w:rsidRDefault="00761273" w:rsidP="00761273">
            <w:pPr>
              <w:overflowPunct/>
              <w:autoSpaceDE/>
              <w:autoSpaceDN/>
              <w:adjustRightInd/>
              <w:spacing w:after="0"/>
              <w:textAlignment w:val="auto"/>
              <w:rPr>
                <w:rFonts w:ascii="Times" w:eastAsia="DengXian" w:hAnsi="Times"/>
                <w:szCs w:val="24"/>
                <w:lang w:eastAsia="zh-CN"/>
              </w:rPr>
            </w:pPr>
            <w:r w:rsidRPr="00761273">
              <w:rPr>
                <w:rFonts w:ascii="Times" w:eastAsia="DengXian" w:hAnsi="Times"/>
                <w:szCs w:val="24"/>
                <w:highlight w:val="green"/>
                <w:lang w:eastAsia="zh-CN"/>
              </w:rPr>
              <w:t>Agreement</w:t>
            </w:r>
          </w:p>
          <w:p w14:paraId="25059211" w14:textId="77777777" w:rsidR="00761273" w:rsidRPr="00761273" w:rsidRDefault="00761273" w:rsidP="00761273">
            <w:p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RCS Option 3 is selected to model RCS of UAV with single scattering point for monostatic</w:t>
            </w:r>
          </w:p>
          <w:p w14:paraId="61C15377"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B2 of UAV is modelled using log-normal distribution for monostatic</w:t>
            </w:r>
          </w:p>
          <w:p w14:paraId="50ABEC66"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Different mean RCS values can be supported for UAV due to different size, shape, frequency, etc.</w:t>
            </w:r>
          </w:p>
          <w:p w14:paraId="6E98DBAB"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u w:val="single"/>
                <w:lang w:eastAsia="zh-CN"/>
              </w:rPr>
            </w:pPr>
            <w:r w:rsidRPr="00761273">
              <w:rPr>
                <w:rFonts w:ascii="Times" w:eastAsia="DengXian" w:hAnsi="Times"/>
                <w:lang w:eastAsia="zh-CN"/>
              </w:rPr>
              <w:t>For UAV of small size (option 2 for UAV size in UAV parameters table)</w:t>
            </w:r>
          </w:p>
          <w:p w14:paraId="79302E6C"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u w:val="single"/>
                <w:lang w:eastAsia="zh-CN"/>
              </w:rPr>
            </w:pPr>
            <w:r w:rsidRPr="00761273">
              <w:rPr>
                <w:rFonts w:ascii="Times" w:eastAsia="DengXian" w:hAnsi="Times"/>
                <w:lang w:eastAsia="zh-CN"/>
              </w:rPr>
              <w:t>B1=1</w:t>
            </w:r>
          </w:p>
          <w:p w14:paraId="4871D673"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u w:val="single"/>
                <w:lang w:eastAsia="zh-CN"/>
              </w:rPr>
            </w:pPr>
            <w:r w:rsidRPr="00761273">
              <w:rPr>
                <w:rFonts w:ascii="Times" w:eastAsia="DengXian" w:hAnsi="Times"/>
                <w:lang w:eastAsia="zh-CN"/>
              </w:rPr>
              <w:t>A is</w:t>
            </w:r>
            <w:r w:rsidRPr="00761273">
              <w:rPr>
                <w:rFonts w:ascii="Times" w:eastAsia="Batang" w:hAnsi="Times"/>
                <w:lang w:eastAsia="zh-CN"/>
              </w:rPr>
              <w:t xml:space="preserve"> mean RCS value</w:t>
            </w:r>
          </w:p>
          <w:p w14:paraId="523CE54C" w14:textId="77777777" w:rsidR="00761273" w:rsidRPr="00761273" w:rsidRDefault="00761273" w:rsidP="00761273">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For UAV of large size (option 1 for UAV size in UAV parameters table)</w:t>
            </w:r>
          </w:p>
          <w:p w14:paraId="0535878E"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u w:val="single"/>
                <w:lang w:eastAsia="zh-CN"/>
              </w:rPr>
            </w:pPr>
            <w:r w:rsidRPr="00761273">
              <w:rPr>
                <w:rFonts w:ascii="Times" w:eastAsia="DengXian" w:hAnsi="Times"/>
                <w:lang w:eastAsia="zh-CN"/>
              </w:rPr>
              <w:t xml:space="preserve">B1 have dependency on </w:t>
            </w:r>
            <w:r w:rsidRPr="00761273">
              <w:rPr>
                <w:rFonts w:ascii="Times" w:eastAsia="Batang" w:hAnsi="Times"/>
                <w:lang w:eastAsia="zh-CN"/>
              </w:rPr>
              <w:t>incident/scattered angles</w:t>
            </w:r>
          </w:p>
          <w:p w14:paraId="719DF81F" w14:textId="77777777" w:rsidR="00761273" w:rsidRPr="00761273" w:rsidRDefault="00761273" w:rsidP="00761273">
            <w:pPr>
              <w:numPr>
                <w:ilvl w:val="2"/>
                <w:numId w:val="24"/>
              </w:numPr>
              <w:suppressAutoHyphens/>
              <w:overflowPunct/>
              <w:autoSpaceDE/>
              <w:autoSpaceDN/>
              <w:adjustRightInd/>
              <w:spacing w:after="0"/>
              <w:textAlignment w:val="auto"/>
              <w:rPr>
                <w:rFonts w:ascii="Times" w:eastAsia="Batang" w:hAnsi="Times"/>
                <w:u w:val="single"/>
                <w:lang w:eastAsia="zh-CN"/>
              </w:rPr>
            </w:pPr>
            <w:r w:rsidRPr="00761273">
              <w:rPr>
                <w:rFonts w:ascii="Times" w:eastAsia="DengXian" w:hAnsi="Times"/>
                <w:lang w:eastAsia="zh-CN"/>
              </w:rPr>
              <w:t>A is</w:t>
            </w:r>
            <w:r w:rsidRPr="00761273">
              <w:rPr>
                <w:rFonts w:ascii="Times" w:eastAsia="Batang" w:hAnsi="Times"/>
                <w:lang w:eastAsia="zh-CN"/>
              </w:rPr>
              <w:t xml:space="preserve"> mean RCS value</w:t>
            </w:r>
          </w:p>
          <w:p w14:paraId="5444BD8A" w14:textId="77777777" w:rsidR="00761273" w:rsidRPr="00761273" w:rsidRDefault="00761273" w:rsidP="00761273">
            <w:pPr>
              <w:overflowPunct/>
              <w:autoSpaceDE/>
              <w:autoSpaceDN/>
              <w:adjustRightInd/>
              <w:spacing w:after="0"/>
              <w:textAlignment w:val="auto"/>
              <w:rPr>
                <w:rFonts w:ascii="Times" w:eastAsia="DengXian" w:hAnsi="Times"/>
                <w:szCs w:val="24"/>
                <w:lang w:eastAsia="zh-CN"/>
              </w:rPr>
            </w:pPr>
          </w:p>
          <w:p w14:paraId="6C282FC5" w14:textId="77777777" w:rsidR="00761273" w:rsidRPr="00761273" w:rsidRDefault="00761273" w:rsidP="00761273">
            <w:pPr>
              <w:overflowPunct/>
              <w:autoSpaceDE/>
              <w:autoSpaceDN/>
              <w:adjustRightInd/>
              <w:spacing w:after="0"/>
              <w:jc w:val="both"/>
              <w:textAlignment w:val="auto"/>
              <w:rPr>
                <w:rFonts w:eastAsia="Malgun Gothic"/>
                <w:highlight w:val="green"/>
                <w:lang w:eastAsia="en-US"/>
              </w:rPr>
            </w:pPr>
            <w:r w:rsidRPr="00761273">
              <w:rPr>
                <w:rFonts w:eastAsia="Malgun Gothic"/>
                <w:highlight w:val="green"/>
                <w:lang w:eastAsia="en-US"/>
              </w:rPr>
              <w:t>Agreement</w:t>
            </w:r>
          </w:p>
          <w:p w14:paraId="5CBD9432" w14:textId="77777777" w:rsidR="00761273" w:rsidRPr="00761273" w:rsidRDefault="00761273" w:rsidP="00761273">
            <w:pPr>
              <w:overflowPunct/>
              <w:autoSpaceDE/>
              <w:autoSpaceDN/>
              <w:adjustRightInd/>
              <w:spacing w:after="0"/>
              <w:textAlignment w:val="auto"/>
              <w:rPr>
                <w:rFonts w:eastAsia="SimSun"/>
                <w:lang w:eastAsia="zh-CN"/>
              </w:rPr>
            </w:pPr>
            <w:r w:rsidRPr="00761273">
              <w:rPr>
                <w:rFonts w:eastAsia="SimSun"/>
                <w:lang w:eastAsia="zh-CN"/>
              </w:rPr>
              <w:t>To model the effect of polarization for each direct/indirect path:</w:t>
            </w:r>
          </w:p>
          <w:p w14:paraId="6FEB3720" w14:textId="77777777" w:rsidR="00761273" w:rsidRPr="00761273" w:rsidRDefault="00761273" w:rsidP="00761273">
            <w:pPr>
              <w:numPr>
                <w:ilvl w:val="0"/>
                <w:numId w:val="26"/>
              </w:numPr>
              <w:tabs>
                <w:tab w:val="left" w:pos="0"/>
              </w:tabs>
              <w:overflowPunct/>
              <w:autoSpaceDE/>
              <w:autoSpaceDN/>
              <w:adjustRightInd/>
              <w:spacing w:after="0"/>
              <w:textAlignment w:val="auto"/>
              <w:rPr>
                <w:rFonts w:eastAsia="SimSun"/>
                <w:lang w:eastAsia="zh-CN"/>
              </w:rPr>
            </w:pPr>
            <w:r w:rsidRPr="00761273">
              <w:rPr>
                <w:rFonts w:eastAsia="SimSun"/>
                <w:lang w:eastAsia="zh-CN"/>
              </w:rPr>
              <w:t>Polarization of a direct/indirect path is product of polarization matrix of Tx-target link, the target, and the target-Rx link</w:t>
            </w:r>
          </w:p>
          <w:p w14:paraId="2DAEB538" w14:textId="77777777" w:rsidR="00761273" w:rsidRPr="00761273" w:rsidRDefault="00761273" w:rsidP="00761273">
            <w:pPr>
              <w:numPr>
                <w:ilvl w:val="1"/>
                <w:numId w:val="26"/>
              </w:numPr>
              <w:tabs>
                <w:tab w:val="left" w:pos="0"/>
              </w:tabs>
              <w:overflowPunct/>
              <w:autoSpaceDE/>
              <w:autoSpaceDN/>
              <w:adjustRightInd/>
              <w:spacing w:after="0"/>
              <w:textAlignment w:val="auto"/>
              <w:rPr>
                <w:rFonts w:eastAsia="SimSun"/>
                <w:lang w:eastAsia="zh-CN"/>
              </w:rPr>
            </w:pPr>
            <w:r w:rsidRPr="00761273">
              <w:rPr>
                <w:rFonts w:eastAsia="SimSun"/>
                <w:lang w:eastAsia="zh-CN"/>
              </w:rPr>
              <w:t xml:space="preserve">Total polarization of a direct/indirect path is </w:t>
            </w:r>
            <w:r w:rsidRPr="00761273">
              <w:rPr>
                <w:rFonts w:eastAsia="SimSun"/>
                <w:i/>
                <w:lang w:eastAsia="zh-CN"/>
              </w:rPr>
              <w:t>CPM</w:t>
            </w:r>
            <w:r w:rsidRPr="00761273">
              <w:rPr>
                <w:rFonts w:eastAsia="SimSun"/>
                <w:i/>
                <w:vertAlign w:val="subscript"/>
                <w:lang w:eastAsia="zh-CN"/>
              </w:rPr>
              <w:t>tx,sp,rx</w:t>
            </w:r>
            <w:r w:rsidRPr="00761273">
              <w:rPr>
                <w:rFonts w:eastAsia="SimSun"/>
                <w:i/>
                <w:lang w:eastAsia="zh-CN"/>
              </w:rPr>
              <w:t>= CPM</w:t>
            </w:r>
            <w:r w:rsidRPr="00761273">
              <w:rPr>
                <w:rFonts w:eastAsia="SimSun"/>
                <w:i/>
                <w:vertAlign w:val="subscript"/>
                <w:lang w:eastAsia="zh-CN"/>
              </w:rPr>
              <w:t>sp,rx</w:t>
            </w:r>
            <w:r w:rsidRPr="00761273">
              <w:rPr>
                <w:rFonts w:eastAsia="SimSun"/>
                <w:lang w:eastAsia="zh-CN"/>
              </w:rPr>
              <w:t xml:space="preserve"> . </w:t>
            </w:r>
            <w:r w:rsidRPr="00761273">
              <w:rPr>
                <w:rFonts w:eastAsia="SimSun"/>
                <w:i/>
                <w:lang w:eastAsia="zh-CN"/>
              </w:rPr>
              <w:t>CPM</w:t>
            </w:r>
            <w:r w:rsidRPr="00761273">
              <w:rPr>
                <w:rFonts w:eastAsia="SimSun"/>
                <w:i/>
                <w:vertAlign w:val="subscript"/>
                <w:lang w:eastAsia="zh-CN"/>
              </w:rPr>
              <w:t>sp</w:t>
            </w:r>
            <w:r w:rsidRPr="00761273">
              <w:rPr>
                <w:rFonts w:eastAsia="SimSun"/>
                <w:lang w:eastAsia="zh-CN"/>
              </w:rPr>
              <w:t xml:space="preserve"> . </w:t>
            </w:r>
            <w:r w:rsidRPr="00761273">
              <w:rPr>
                <w:rFonts w:eastAsia="SimSun"/>
                <w:i/>
                <w:lang w:eastAsia="zh-CN"/>
              </w:rPr>
              <w:t>CPM</w:t>
            </w:r>
            <w:r w:rsidRPr="00761273">
              <w:rPr>
                <w:rFonts w:eastAsia="SimSun"/>
                <w:i/>
                <w:vertAlign w:val="subscript"/>
                <w:lang w:eastAsia="zh-CN"/>
              </w:rPr>
              <w:t>tx</w:t>
            </w:r>
            <w:r w:rsidRPr="00761273">
              <w:rPr>
                <w:rFonts w:eastAsia="SimSun"/>
                <w:i/>
                <w:lang w:eastAsia="zh-CN"/>
              </w:rPr>
              <w:t>,</w:t>
            </w:r>
            <w:r w:rsidRPr="00761273">
              <w:rPr>
                <w:rFonts w:eastAsia="SimSun"/>
                <w:i/>
                <w:vertAlign w:val="subscript"/>
                <w:lang w:eastAsia="zh-CN"/>
              </w:rPr>
              <w:t>sp</w:t>
            </w:r>
          </w:p>
          <w:p w14:paraId="226B0315" w14:textId="77777777" w:rsidR="00761273" w:rsidRPr="00761273" w:rsidRDefault="00761273" w:rsidP="00761273">
            <w:pPr>
              <w:numPr>
                <w:ilvl w:val="2"/>
                <w:numId w:val="27"/>
              </w:numPr>
              <w:tabs>
                <w:tab w:val="left" w:pos="0"/>
              </w:tabs>
              <w:overflowPunct/>
              <w:autoSpaceDE/>
              <w:autoSpaceDN/>
              <w:adjustRightInd/>
              <w:spacing w:after="0"/>
              <w:textAlignment w:val="auto"/>
              <w:rPr>
                <w:rFonts w:eastAsia="SimSun"/>
                <w:lang w:eastAsia="zh-CN"/>
              </w:rPr>
            </w:pPr>
            <w:r w:rsidRPr="00761273">
              <w:rPr>
                <w:rFonts w:eastAsia="SimSun"/>
                <w:lang w:eastAsia="zh-CN"/>
              </w:rPr>
              <w:t xml:space="preserve">For a LOS ray from Tx to target or from target to Rx, </w:t>
            </w:r>
            <m:oMath>
              <m:r>
                <w:rPr>
                  <w:rFonts w:ascii="Cambria Math" w:eastAsia="Batang" w:hAnsi="Cambria Math"/>
                  <w:szCs w:val="24"/>
                  <w:lang w:eastAsia="x-none"/>
                </w:rPr>
                <m:t>CPM=</m:t>
              </m:r>
              <m:d>
                <m:dPr>
                  <m:begChr m:val="["/>
                  <m:endChr m:val="]"/>
                  <m:ctrlPr>
                    <w:rPr>
                      <w:rFonts w:ascii="Cambria Math" w:eastAsia="Batang" w:hAnsi="Cambria Math"/>
                      <w:szCs w:val="24"/>
                      <w:lang w:eastAsia="x-none"/>
                    </w:rPr>
                  </m:ctrlPr>
                </m:dPr>
                <m:e>
                  <m:m>
                    <m:mPr>
                      <m:mcs>
                        <m:mc>
                          <m:mcPr>
                            <m:count m:val="2"/>
                            <m:mcJc m:val="center"/>
                          </m:mcPr>
                        </m:mc>
                      </m:mcs>
                      <m:ctrlPr>
                        <w:rPr>
                          <w:rFonts w:ascii="Cambria Math" w:eastAsia="Batang" w:hAnsi="Cambria Math"/>
                          <w:szCs w:val="24"/>
                          <w:lang w:eastAsia="x-none"/>
                        </w:rPr>
                      </m:ctrlPr>
                    </m:mPr>
                    <m:mr>
                      <m:e>
                        <m:r>
                          <w:rPr>
                            <w:rFonts w:ascii="Cambria Math" w:eastAsia="Batang" w:hAnsi="Cambria Math"/>
                            <w:szCs w:val="24"/>
                            <w:lang w:eastAsia="x-none"/>
                          </w:rPr>
                          <m:t>1</m:t>
                        </m:r>
                      </m:e>
                      <m:e>
                        <m:r>
                          <w:rPr>
                            <w:rFonts w:ascii="Cambria Math" w:eastAsia="Batang" w:hAnsi="Cambria Math"/>
                            <w:szCs w:val="24"/>
                            <w:lang w:eastAsia="x-none"/>
                          </w:rPr>
                          <m:t>0</m:t>
                        </m:r>
                      </m:e>
                    </m:mr>
                    <m:mr>
                      <m:e>
                        <m:r>
                          <w:rPr>
                            <w:rFonts w:ascii="Cambria Math" w:eastAsia="Batang" w:hAnsi="Cambria Math"/>
                            <w:szCs w:val="24"/>
                            <w:lang w:eastAsia="x-none"/>
                          </w:rPr>
                          <m:t>0</m:t>
                        </m:r>
                      </m:e>
                      <m:e>
                        <m:r>
                          <w:rPr>
                            <w:rFonts w:ascii="Cambria Math" w:eastAsia="Batang" w:hAnsi="Cambria Math"/>
                            <w:szCs w:val="24"/>
                            <w:lang w:eastAsia="x-none"/>
                          </w:rPr>
                          <m:t>-1</m:t>
                        </m:r>
                      </m:e>
                    </m:mr>
                  </m:m>
                </m:e>
              </m:d>
            </m:oMath>
            <w:r w:rsidRPr="00761273">
              <w:rPr>
                <w:rFonts w:eastAsia="SimSun"/>
                <w:lang w:eastAsia="zh-CN"/>
              </w:rPr>
              <w:t xml:space="preserve"> for </w:t>
            </w:r>
            <w:r w:rsidRPr="00761273">
              <w:rPr>
                <w:rFonts w:eastAsia="SimSun"/>
                <w:i/>
                <w:lang w:eastAsia="zh-CN"/>
              </w:rPr>
              <w:t>CPM</w:t>
            </w:r>
            <w:r w:rsidRPr="00761273">
              <w:rPr>
                <w:rFonts w:eastAsia="SimSun"/>
                <w:i/>
                <w:vertAlign w:val="subscript"/>
                <w:lang w:eastAsia="zh-CN"/>
              </w:rPr>
              <w:t>tx,sp</w:t>
            </w:r>
            <w:r w:rsidRPr="00761273">
              <w:rPr>
                <w:rFonts w:eastAsia="SimSun"/>
                <w:lang w:eastAsia="zh-CN"/>
              </w:rPr>
              <w:t xml:space="preserve"> or </w:t>
            </w:r>
            <w:r w:rsidRPr="00761273">
              <w:rPr>
                <w:rFonts w:eastAsia="SimSun"/>
                <w:i/>
                <w:lang w:eastAsia="zh-CN"/>
              </w:rPr>
              <w:t>CPM</w:t>
            </w:r>
            <w:r w:rsidRPr="00761273">
              <w:rPr>
                <w:rFonts w:eastAsia="SimSun"/>
                <w:i/>
                <w:vertAlign w:val="subscript"/>
                <w:lang w:eastAsia="zh-CN"/>
              </w:rPr>
              <w:t>sp,rx</w:t>
            </w:r>
          </w:p>
          <w:p w14:paraId="7E61F905" w14:textId="5A32F3FA" w:rsidR="00761273" w:rsidRPr="00761273" w:rsidRDefault="00761273" w:rsidP="00761273">
            <w:pPr>
              <w:numPr>
                <w:ilvl w:val="2"/>
                <w:numId w:val="27"/>
              </w:numPr>
              <w:tabs>
                <w:tab w:val="left" w:pos="0"/>
              </w:tabs>
              <w:overflowPunct/>
              <w:autoSpaceDE/>
              <w:autoSpaceDN/>
              <w:adjustRightInd/>
              <w:spacing w:after="0"/>
              <w:textAlignment w:val="auto"/>
              <w:rPr>
                <w:rFonts w:eastAsia="SimSun"/>
                <w:lang w:eastAsia="zh-CN"/>
              </w:rPr>
            </w:pPr>
            <w:r w:rsidRPr="00761273">
              <w:rPr>
                <w:rFonts w:eastAsia="SimSun"/>
                <w:lang w:eastAsia="zh-CN"/>
              </w:rPr>
              <w:t xml:space="preserve">For a NLOS ray generated by a stochastic cluster from Tx to target or from target to Rx, </w:t>
            </w:r>
            <w:r w:rsidRPr="00761273">
              <w:rPr>
                <w:rFonts w:eastAsia="SimSun"/>
                <w:i/>
                <w:lang w:eastAsia="zh-CN"/>
              </w:rPr>
              <w:t>CPM</w:t>
            </w:r>
            <w:r w:rsidRPr="00761273">
              <w:rPr>
                <w:rFonts w:eastAsia="SimSun"/>
                <w:i/>
                <w:vertAlign w:val="subscript"/>
                <w:lang w:eastAsia="zh-CN"/>
              </w:rPr>
              <w:t>tx,sp</w:t>
            </w:r>
            <w:r w:rsidRPr="00761273">
              <w:rPr>
                <w:rFonts w:eastAsia="SimSun"/>
                <w:lang w:eastAsia="zh-CN"/>
              </w:rPr>
              <w:t xml:space="preserve"> or </w:t>
            </w:r>
            <w:r w:rsidRPr="00761273">
              <w:rPr>
                <w:rFonts w:eastAsia="SimSun"/>
                <w:i/>
                <w:lang w:eastAsia="zh-CN"/>
              </w:rPr>
              <w:t>CPM</w:t>
            </w:r>
            <w:r w:rsidRPr="00761273">
              <w:rPr>
                <w:rFonts w:eastAsia="SimSun"/>
                <w:i/>
                <w:vertAlign w:val="subscript"/>
                <w:lang w:eastAsia="zh-CN"/>
              </w:rPr>
              <w:t>sp,rx</w:t>
            </w:r>
            <w:r w:rsidRPr="00761273">
              <w:rPr>
                <w:rFonts w:eastAsia="SimSun"/>
                <w:lang w:eastAsia="zh-CN"/>
              </w:rPr>
              <w:t xml:space="preserve"> </w:t>
            </w:r>
            <w:r w:rsidRPr="00761273">
              <w:rPr>
                <w:rFonts w:eastAsia="SimSun"/>
                <w:lang w:eastAsia="zh-CN"/>
              </w:rPr>
              <w:fldChar w:fldCharType="begin"/>
            </w:r>
            <w:r w:rsidRPr="00761273">
              <w:rPr>
                <w:rFonts w:eastAsia="SimSun"/>
                <w:lang w:eastAsia="zh-CN"/>
              </w:rPr>
              <w:instrText xml:space="preserve"> QUOTE </w:instrText>
            </w:r>
            <m:oMath>
              <m:r>
                <m:rPr>
                  <m:sty m:val="p"/>
                </m:rPr>
                <w:rPr>
                  <w:rFonts w:ascii="Cambria Math" w:eastAsia="Batang" w:hAnsi="Cambria Math"/>
                  <w:szCs w:val="24"/>
                  <w:lang w:eastAsia="x-none"/>
                </w:rPr>
                <m:t>CPM</m:t>
              </m:r>
            </m:oMath>
            <w:r w:rsidRPr="00761273">
              <w:rPr>
                <w:rFonts w:eastAsia="SimSun"/>
                <w:lang w:eastAsia="zh-CN"/>
              </w:rPr>
              <w:instrText xml:space="preserve"> </w:instrText>
            </w:r>
            <w:r w:rsidRPr="00761273">
              <w:rPr>
                <w:rFonts w:eastAsia="SimSun"/>
                <w:lang w:eastAsia="zh-CN"/>
              </w:rPr>
              <w:fldChar w:fldCharType="separate"/>
            </w:r>
            <m:oMath>
              <m:r>
                <m:rPr>
                  <m:sty m:val="p"/>
                </m:rPr>
                <w:rPr>
                  <w:rFonts w:ascii="Cambria Math" w:eastAsia="Batang" w:hAnsi="Cambria Math"/>
                  <w:szCs w:val="24"/>
                  <w:lang w:eastAsia="x-none"/>
                </w:rPr>
                <m:t>CPM</m:t>
              </m:r>
            </m:oMath>
            <w:r w:rsidRPr="00761273">
              <w:rPr>
                <w:rFonts w:eastAsia="SimSun"/>
                <w:lang w:eastAsia="zh-CN"/>
              </w:rPr>
              <w:fldChar w:fldCharType="end"/>
            </w:r>
            <w:r w:rsidRPr="00761273">
              <w:rPr>
                <w:rFonts w:eastAsia="SimSun"/>
                <w:lang w:eastAsia="zh-CN"/>
              </w:rPr>
              <w:t xml:space="preserve">is generated by XPR ratio </w:t>
            </w:r>
            <w:r w:rsidRPr="00761273">
              <w:rPr>
                <w:rFonts w:eastAsia="Batang"/>
                <w:i/>
                <w:lang w:eastAsia="zh-CN"/>
              </w:rPr>
              <w:t></w:t>
            </w:r>
            <w:r w:rsidRPr="00761273">
              <w:rPr>
                <w:rFonts w:eastAsia="SimSun"/>
                <w:lang w:eastAsia="zh-CN"/>
              </w:rPr>
              <w:t xml:space="preserve"> and initial random phases referring to TR 38.901 as start point</w:t>
            </w:r>
          </w:p>
          <w:p w14:paraId="0F9B1E18" w14:textId="452D176E" w:rsidR="00761273" w:rsidRPr="00761273" w:rsidRDefault="00761273" w:rsidP="00761273">
            <w:pPr>
              <w:numPr>
                <w:ilvl w:val="2"/>
                <w:numId w:val="27"/>
              </w:numPr>
              <w:tabs>
                <w:tab w:val="left" w:pos="0"/>
              </w:tabs>
              <w:overflowPunct/>
              <w:autoSpaceDE/>
              <w:autoSpaceDN/>
              <w:adjustRightInd/>
              <w:spacing w:after="0"/>
              <w:textAlignment w:val="auto"/>
              <w:rPr>
                <w:rFonts w:eastAsia="SimSun"/>
                <w:lang w:eastAsia="zh-CN"/>
              </w:rPr>
            </w:pPr>
            <w:r w:rsidRPr="00761273">
              <w:rPr>
                <w:rFonts w:eastAsia="SimSun"/>
                <w:lang w:eastAsia="zh-CN"/>
              </w:rPr>
              <w:t xml:space="preserve">FFS how to normalize on </w:t>
            </w:r>
            <w:r w:rsidRPr="00761273">
              <w:rPr>
                <w:rFonts w:eastAsia="SimSun"/>
                <w:i/>
                <w:lang w:eastAsia="zh-CN"/>
              </w:rPr>
              <w:t>CPM</w:t>
            </w:r>
            <w:r w:rsidRPr="00761273">
              <w:rPr>
                <w:rFonts w:eastAsia="SimSun"/>
                <w:i/>
                <w:vertAlign w:val="subscript"/>
                <w:lang w:eastAsia="zh-CN"/>
              </w:rPr>
              <w:t>tx,sp,rx</w:t>
            </w:r>
            <w:r w:rsidRPr="00761273">
              <w:rPr>
                <w:rFonts w:eastAsia="SimSun"/>
                <w:lang w:eastAsia="zh-CN"/>
              </w:rPr>
              <w:t xml:space="preserve"> </w:t>
            </w:r>
            <w:r w:rsidRPr="00761273">
              <w:rPr>
                <w:rFonts w:eastAsia="SimSun"/>
                <w:lang w:eastAsia="zh-CN"/>
              </w:rPr>
              <w:fldChar w:fldCharType="begin"/>
            </w:r>
            <w:r w:rsidRPr="00761273">
              <w:rPr>
                <w:rFonts w:eastAsia="SimSun"/>
                <w:lang w:eastAsia="zh-CN"/>
              </w:rPr>
              <w:instrText xml:space="preserve"> QUOTE </w:instrText>
            </w:r>
            <m:oMath>
              <m:sSub>
                <m:sSubPr>
                  <m:ctrlPr>
                    <w:rPr>
                      <w:rFonts w:ascii="Cambria Math" w:eastAsia="Batang" w:hAnsi="Cambria Math"/>
                      <w:color w:val="FF0000"/>
                      <w:szCs w:val="24"/>
                      <w:u w:val="single"/>
                      <w:lang w:eastAsia="x-none"/>
                    </w:rPr>
                  </m:ctrlPr>
                </m:sSubPr>
                <m:e>
                  <m:r>
                    <m:rPr>
                      <m:sty m:val="p"/>
                    </m:rPr>
                    <w:rPr>
                      <w:rFonts w:ascii="Cambria Math" w:eastAsia="Batang" w:hAnsi="Cambria Math"/>
                      <w:color w:val="FF0000"/>
                      <w:szCs w:val="24"/>
                      <w:u w:val="single"/>
                      <w:lang w:eastAsia="x-none"/>
                    </w:rPr>
                    <m:t>CPM</m:t>
                  </m:r>
                </m:e>
                <m:sub>
                  <m:r>
                    <m:rPr>
                      <m:sty m:val="p"/>
                    </m:rPr>
                    <w:rPr>
                      <w:rFonts w:ascii="Cambria Math" w:eastAsia="Batang" w:hAnsi="Cambria Math"/>
                      <w:color w:val="FF0000"/>
                      <w:szCs w:val="24"/>
                      <w:u w:val="single"/>
                      <w:lang w:eastAsia="x-none"/>
                    </w:rPr>
                    <m:t>tx,sp,rx</m:t>
                  </m:r>
                </m:sub>
              </m:sSub>
            </m:oMath>
            <w:r w:rsidRPr="00761273">
              <w:rPr>
                <w:rFonts w:eastAsia="SimSun"/>
                <w:lang w:eastAsia="zh-CN"/>
              </w:rPr>
              <w:instrText xml:space="preserve"> </w:instrText>
            </w:r>
            <w:r w:rsidRPr="00761273">
              <w:rPr>
                <w:rFonts w:eastAsia="SimSun"/>
                <w:lang w:eastAsia="zh-CN"/>
              </w:rPr>
              <w:fldChar w:fldCharType="separate"/>
            </w:r>
            <m:oMath>
              <m:sSub>
                <m:sSubPr>
                  <m:ctrlPr>
                    <w:rPr>
                      <w:rFonts w:ascii="Cambria Math" w:eastAsia="Batang" w:hAnsi="Cambria Math"/>
                      <w:color w:val="FF0000"/>
                      <w:szCs w:val="24"/>
                      <w:u w:val="single"/>
                      <w:lang w:eastAsia="x-none"/>
                    </w:rPr>
                  </m:ctrlPr>
                </m:sSubPr>
                <m:e>
                  <m:r>
                    <m:rPr>
                      <m:sty m:val="p"/>
                    </m:rPr>
                    <w:rPr>
                      <w:rFonts w:ascii="Cambria Math" w:eastAsia="Batang" w:hAnsi="Cambria Math"/>
                      <w:color w:val="FF0000"/>
                      <w:szCs w:val="24"/>
                      <w:u w:val="single"/>
                      <w:lang w:eastAsia="x-none"/>
                    </w:rPr>
                    <m:t>CPM</m:t>
                  </m:r>
                </m:e>
                <m:sub>
                  <m:r>
                    <m:rPr>
                      <m:sty m:val="p"/>
                    </m:rPr>
                    <w:rPr>
                      <w:rFonts w:ascii="Cambria Math" w:eastAsia="Batang" w:hAnsi="Cambria Math"/>
                      <w:color w:val="FF0000"/>
                      <w:szCs w:val="24"/>
                      <w:u w:val="single"/>
                      <w:lang w:eastAsia="x-none"/>
                    </w:rPr>
                    <m:t>tx,sp,rx</m:t>
                  </m:r>
                </m:sub>
              </m:sSub>
            </m:oMath>
            <w:r w:rsidRPr="00761273">
              <w:rPr>
                <w:rFonts w:eastAsia="SimSun"/>
                <w:lang w:eastAsia="zh-CN"/>
              </w:rPr>
              <w:fldChar w:fldCharType="end"/>
            </w:r>
            <w:r w:rsidRPr="00761273">
              <w:rPr>
                <w:rFonts w:eastAsia="SimSun"/>
                <w:lang w:eastAsia="zh-CN"/>
              </w:rPr>
              <w:t xml:space="preserve"> </w:t>
            </w:r>
          </w:p>
          <w:p w14:paraId="4CDE3A23" w14:textId="6B37CC49" w:rsidR="00761273" w:rsidRPr="00761273" w:rsidRDefault="00761273" w:rsidP="00761273">
            <w:pPr>
              <w:numPr>
                <w:ilvl w:val="2"/>
                <w:numId w:val="27"/>
              </w:numPr>
              <w:tabs>
                <w:tab w:val="left" w:pos="0"/>
              </w:tabs>
              <w:overflowPunct/>
              <w:autoSpaceDE/>
              <w:autoSpaceDN/>
              <w:adjustRightInd/>
              <w:spacing w:after="0"/>
              <w:textAlignment w:val="auto"/>
              <w:rPr>
                <w:rFonts w:eastAsia="SimSun"/>
                <w:lang w:eastAsia="zh-CN"/>
              </w:rPr>
            </w:pPr>
            <w:r w:rsidRPr="00761273">
              <w:rPr>
                <w:rFonts w:eastAsia="SimSun"/>
                <w:lang w:eastAsia="zh-CN"/>
              </w:rPr>
              <w:t xml:space="preserve">FFS </w:t>
            </w:r>
            <w:r w:rsidRPr="00761273">
              <w:rPr>
                <w:rFonts w:eastAsia="SimSun"/>
                <w:i/>
                <w:lang w:eastAsia="zh-CN"/>
              </w:rPr>
              <w:t>CPM</w:t>
            </w:r>
            <w:r w:rsidRPr="00761273">
              <w:rPr>
                <w:rFonts w:eastAsia="SimSun"/>
                <w:i/>
                <w:vertAlign w:val="subscript"/>
                <w:lang w:eastAsia="zh-CN"/>
              </w:rPr>
              <w:t>sp</w:t>
            </w:r>
            <w:r w:rsidRPr="00761273">
              <w:rPr>
                <w:rFonts w:eastAsia="SimSun"/>
                <w:lang w:eastAsia="zh-CN"/>
              </w:rPr>
              <w:t xml:space="preserve"> </w:t>
            </w:r>
            <w:r w:rsidRPr="00761273">
              <w:rPr>
                <w:rFonts w:eastAsia="SimSun"/>
                <w:lang w:eastAsia="zh-CN"/>
              </w:rPr>
              <w:fldChar w:fldCharType="begin"/>
            </w:r>
            <w:r w:rsidRPr="00761273">
              <w:rPr>
                <w:rFonts w:eastAsia="SimSun"/>
                <w:lang w:eastAsia="zh-CN"/>
              </w:rPr>
              <w:instrText xml:space="preserve"> QUOTE </w:instrText>
            </w:r>
            <m:oMath>
              <m:sSub>
                <m:sSubPr>
                  <m:ctrlPr>
                    <w:rPr>
                      <w:rFonts w:ascii="Cambria Math" w:eastAsia="Batang" w:hAnsi="Cambria Math"/>
                      <w:color w:val="FF0000"/>
                      <w:szCs w:val="24"/>
                      <w:u w:val="single"/>
                      <w:lang w:eastAsia="x-none"/>
                    </w:rPr>
                  </m:ctrlPr>
                </m:sSubPr>
                <m:e>
                  <m:r>
                    <m:rPr>
                      <m:sty m:val="p"/>
                    </m:rPr>
                    <w:rPr>
                      <w:rFonts w:ascii="Cambria Math" w:eastAsia="Batang" w:hAnsi="Cambria Math"/>
                      <w:color w:val="FF0000"/>
                      <w:szCs w:val="24"/>
                      <w:u w:val="single"/>
                      <w:lang w:eastAsia="x-none"/>
                    </w:rPr>
                    <m:t>CPM</m:t>
                  </m:r>
                </m:e>
                <m:sub>
                  <m:r>
                    <m:rPr>
                      <m:sty m:val="p"/>
                    </m:rPr>
                    <w:rPr>
                      <w:rFonts w:ascii="Cambria Math" w:eastAsia="Batang" w:hAnsi="Cambria Math"/>
                      <w:color w:val="FF0000"/>
                      <w:szCs w:val="24"/>
                      <w:u w:val="single"/>
                      <w:lang w:eastAsia="x-none"/>
                    </w:rPr>
                    <m:t>sp</m:t>
                  </m:r>
                </m:sub>
              </m:sSub>
            </m:oMath>
            <w:r w:rsidRPr="00761273">
              <w:rPr>
                <w:rFonts w:eastAsia="SimSun"/>
                <w:lang w:eastAsia="zh-CN"/>
              </w:rPr>
              <w:instrText xml:space="preserve"> </w:instrText>
            </w:r>
            <w:r w:rsidRPr="00761273">
              <w:rPr>
                <w:rFonts w:eastAsia="SimSun"/>
                <w:lang w:eastAsia="zh-CN"/>
              </w:rPr>
              <w:fldChar w:fldCharType="separate"/>
            </w:r>
            <m:oMath>
              <m:sSub>
                <m:sSubPr>
                  <m:ctrlPr>
                    <w:rPr>
                      <w:rFonts w:ascii="Cambria Math" w:eastAsia="Batang" w:hAnsi="Cambria Math"/>
                      <w:color w:val="FF0000"/>
                      <w:szCs w:val="24"/>
                      <w:u w:val="single"/>
                      <w:lang w:eastAsia="x-none"/>
                    </w:rPr>
                  </m:ctrlPr>
                </m:sSubPr>
                <m:e>
                  <m:r>
                    <m:rPr>
                      <m:sty m:val="p"/>
                    </m:rPr>
                    <w:rPr>
                      <w:rFonts w:ascii="Cambria Math" w:eastAsia="Batang" w:hAnsi="Cambria Math"/>
                      <w:color w:val="FF0000"/>
                      <w:szCs w:val="24"/>
                      <w:u w:val="single"/>
                      <w:lang w:eastAsia="x-none"/>
                    </w:rPr>
                    <m:t>CPM</m:t>
                  </m:r>
                </m:e>
                <m:sub>
                  <m:r>
                    <m:rPr>
                      <m:sty m:val="p"/>
                    </m:rPr>
                    <w:rPr>
                      <w:rFonts w:ascii="Cambria Math" w:eastAsia="Batang" w:hAnsi="Cambria Math"/>
                      <w:color w:val="FF0000"/>
                      <w:szCs w:val="24"/>
                      <w:u w:val="single"/>
                      <w:lang w:eastAsia="x-none"/>
                    </w:rPr>
                    <m:t>sp</m:t>
                  </m:r>
                </m:sub>
              </m:sSub>
            </m:oMath>
            <w:r w:rsidRPr="00761273">
              <w:rPr>
                <w:rFonts w:eastAsia="SimSun"/>
                <w:lang w:eastAsia="zh-CN"/>
              </w:rPr>
              <w:fldChar w:fldCharType="end"/>
            </w:r>
            <w:r w:rsidRPr="00761273">
              <w:rPr>
                <w:rFonts w:eastAsia="SimSun"/>
                <w:lang w:eastAsia="zh-CN"/>
              </w:rPr>
              <w:t>of a scattering point of the target</w:t>
            </w:r>
          </w:p>
          <w:p w14:paraId="04692C22" w14:textId="77777777" w:rsidR="00761273" w:rsidRPr="00761273" w:rsidRDefault="00761273" w:rsidP="00761273">
            <w:pPr>
              <w:numPr>
                <w:ilvl w:val="0"/>
                <w:numId w:val="27"/>
              </w:numPr>
              <w:tabs>
                <w:tab w:val="left" w:pos="0"/>
              </w:tabs>
              <w:overflowPunct/>
              <w:autoSpaceDE/>
              <w:autoSpaceDN/>
              <w:adjustRightInd/>
              <w:spacing w:after="0"/>
              <w:textAlignment w:val="auto"/>
              <w:rPr>
                <w:rFonts w:eastAsia="SimSun"/>
                <w:lang w:eastAsia="zh-CN"/>
              </w:rPr>
            </w:pPr>
            <w:r w:rsidRPr="00761273">
              <w:rPr>
                <w:rFonts w:eastAsia="SimSun"/>
                <w:lang w:eastAsia="zh-CN"/>
              </w:rPr>
              <w:t>FFS: how to model the effect of polarization when EO type-2 is present</w:t>
            </w:r>
          </w:p>
          <w:p w14:paraId="754ECEEC" w14:textId="77777777" w:rsidR="004A3C83" w:rsidRPr="00EF51B6" w:rsidRDefault="004A3C83" w:rsidP="0071789B">
            <w:pPr>
              <w:tabs>
                <w:tab w:val="left" w:pos="0"/>
              </w:tabs>
              <w:suppressAutoHyphens/>
              <w:overflowPunct/>
              <w:autoSpaceDE/>
              <w:autoSpaceDN/>
              <w:adjustRightInd/>
              <w:spacing w:after="0"/>
              <w:textAlignment w:val="auto"/>
              <w:rPr>
                <w:rFonts w:eastAsia="SimSun"/>
                <w:lang w:eastAsia="zh-CN"/>
              </w:rPr>
            </w:pPr>
          </w:p>
          <w:p w14:paraId="2D17D05B"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05A0F380" w14:textId="77777777" w:rsidR="004A3C83" w:rsidRPr="004A3C83" w:rsidRDefault="004A3C83" w:rsidP="004A3C83">
            <w:pPr>
              <w:suppressAutoHyphens/>
              <w:overflowPunct/>
              <w:autoSpaceDE/>
              <w:autoSpaceDN/>
              <w:adjustRightInd/>
              <w:spacing w:after="0"/>
              <w:textAlignment w:val="auto"/>
              <w:rPr>
                <w:rFonts w:eastAsia="SimSun"/>
                <w:lang w:eastAsia="zh-CN"/>
              </w:rPr>
            </w:pPr>
            <w:r w:rsidRPr="004A3C83">
              <w:rPr>
                <w:rFonts w:eastAsia="SimSun"/>
                <w:lang w:eastAsia="zh-CN"/>
              </w:rPr>
              <w:t>A single direct path is modeled for a scattering point of target</w:t>
            </w:r>
          </w:p>
          <w:p w14:paraId="0AAA3112" w14:textId="77777777" w:rsidR="004A3C83" w:rsidRPr="004A3C83" w:rsidRDefault="004A3C83" w:rsidP="004A3C83">
            <w:pPr>
              <w:numPr>
                <w:ilvl w:val="0"/>
                <w:numId w:val="26"/>
              </w:numPr>
              <w:suppressAutoHyphens/>
              <w:overflowPunct/>
              <w:autoSpaceDE/>
              <w:autoSpaceDN/>
              <w:adjustRightInd/>
              <w:spacing w:after="0"/>
              <w:textAlignment w:val="auto"/>
              <w:rPr>
                <w:rFonts w:eastAsia="SimSun"/>
                <w:lang w:eastAsia="zh-CN"/>
              </w:rPr>
            </w:pPr>
            <w:r w:rsidRPr="004A3C83">
              <w:rPr>
                <w:rFonts w:eastAsia="SimSun"/>
                <w:lang w:eastAsia="zh-CN"/>
              </w:rPr>
              <w:t xml:space="preserve">In each of the Tx-target and target RX links, the first NLOS cluster is generated with same delay as the LOS ray (when the absolute delay modelling of  </w:t>
            </w:r>
            <m:oMath>
              <m:r>
                <m:rPr>
                  <m:sty m:val="p"/>
                </m:rPr>
                <w:rPr>
                  <w:rFonts w:ascii="Cambria Math" w:eastAsia="Batang" w:hAnsi="Cambria Math"/>
                  <w:color w:val="FF0000"/>
                  <w:u w:val="single"/>
                  <w:lang w:eastAsia="x-none"/>
                </w:rPr>
                <m:t>Δ</m:t>
              </m:r>
              <m:r>
                <w:rPr>
                  <w:rFonts w:ascii="Cambria Math" w:eastAsia="Batang" w:hAnsi="Cambria Math"/>
                  <w:color w:val="FF0000"/>
                  <w:u w:val="single"/>
                  <w:lang w:eastAsia="x-none"/>
                </w:rPr>
                <m:t>τ</m:t>
              </m:r>
            </m:oMath>
            <w:r w:rsidRPr="004A3C83">
              <w:rPr>
                <w:rFonts w:eastAsia="SimSun"/>
                <w:lang w:eastAsia="zh-CN"/>
              </w:rPr>
              <w:t xml:space="preserve"> as in section 7.6.9, TR 38.901 is not applied) and with the same direction as the LOS ray. </w:t>
            </w:r>
          </w:p>
          <w:p w14:paraId="3E294287" w14:textId="77777777" w:rsidR="004A3C83" w:rsidRPr="004A3C83" w:rsidRDefault="004A3C83" w:rsidP="004A3C83">
            <w:pPr>
              <w:numPr>
                <w:ilvl w:val="1"/>
                <w:numId w:val="26"/>
              </w:numPr>
              <w:suppressAutoHyphens/>
              <w:overflowPunct/>
              <w:autoSpaceDE/>
              <w:autoSpaceDN/>
              <w:adjustRightInd/>
              <w:spacing w:after="0"/>
              <w:textAlignment w:val="auto"/>
              <w:rPr>
                <w:rFonts w:eastAsia="SimSun"/>
                <w:lang w:eastAsia="zh-CN"/>
              </w:rPr>
            </w:pPr>
            <w:r w:rsidRPr="004A3C83">
              <w:rPr>
                <w:rFonts w:eastAsia="SimSun"/>
                <w:lang w:eastAsia="zh-CN"/>
              </w:rPr>
              <w:t xml:space="preserve">FFS how to generate NLOS cluster when </w:t>
            </w:r>
            <m:oMath>
              <m:r>
                <m:rPr>
                  <m:sty m:val="p"/>
                </m:rPr>
                <w:rPr>
                  <w:rFonts w:ascii="Cambria Math" w:eastAsia="Batang" w:hAnsi="Cambria Math"/>
                  <w:color w:val="FF0000"/>
                  <w:u w:val="single"/>
                  <w:lang w:eastAsia="x-none"/>
                </w:rPr>
                <m:t>Δ</m:t>
              </m:r>
              <m:r>
                <w:rPr>
                  <w:rFonts w:ascii="Cambria Math" w:eastAsia="Batang" w:hAnsi="Cambria Math"/>
                  <w:color w:val="FF0000"/>
                  <w:u w:val="single"/>
                  <w:lang w:eastAsia="x-none"/>
                </w:rPr>
                <m:t>τ</m:t>
              </m:r>
            </m:oMath>
            <w:r w:rsidRPr="004A3C83">
              <w:rPr>
                <w:rFonts w:eastAsia="SimSun"/>
                <w:lang w:eastAsia="zh-CN"/>
              </w:rPr>
              <w:t xml:space="preserve"> is applied </w:t>
            </w:r>
          </w:p>
          <w:p w14:paraId="5DC32E61" w14:textId="77777777" w:rsidR="004A3C83" w:rsidRPr="004A3C83" w:rsidRDefault="004A3C83" w:rsidP="004A3C83">
            <w:pPr>
              <w:overflowPunct/>
              <w:autoSpaceDE/>
              <w:autoSpaceDN/>
              <w:adjustRightInd/>
              <w:spacing w:after="0"/>
              <w:textAlignment w:val="auto"/>
              <w:rPr>
                <w:rFonts w:eastAsia="Batang"/>
                <w:lang w:eastAsia="x-none"/>
              </w:rPr>
            </w:pPr>
          </w:p>
          <w:p w14:paraId="23D734A7"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120BB659" w14:textId="77777777" w:rsidR="004A3C83" w:rsidRPr="004A3C83" w:rsidRDefault="004A3C83" w:rsidP="004A3C83">
            <w:pPr>
              <w:overflowPunct/>
              <w:autoSpaceDE/>
              <w:autoSpaceDN/>
              <w:adjustRightInd/>
              <w:spacing w:after="0"/>
              <w:textAlignment w:val="auto"/>
              <w:rPr>
                <w:rFonts w:eastAsia="SimSun"/>
                <w:lang w:eastAsia="zh-CN"/>
              </w:rPr>
            </w:pPr>
            <w:r w:rsidRPr="004A3C83">
              <w:rPr>
                <w:rFonts w:eastAsia="SimSun"/>
                <w:lang w:eastAsia="zh-CN"/>
              </w:rPr>
              <w:t xml:space="preserve">In order to generate each of the Tx-target link and target-Rx link in the target channel, the large scale and small scale parameters defined in </w:t>
            </w:r>
            <w:r w:rsidRPr="004A3C83">
              <w:rPr>
                <w:rFonts w:eastAsia="DengXian"/>
                <w:lang w:eastAsia="zh-CN"/>
              </w:rPr>
              <w:t>existing 3GPP TRs, e.g., TR 38.901. TR 36.777, TR 37.885, TR 38.858, TR 38.859, TR 38.802, TR 38.854, etc.</w:t>
            </w:r>
            <w:r w:rsidRPr="004A3C83">
              <w:rPr>
                <w:rFonts w:eastAsia="SimSun"/>
                <w:lang w:eastAsia="zh-CN"/>
              </w:rPr>
              <w:t xml:space="preserve"> are used as starting point</w:t>
            </w:r>
          </w:p>
          <w:p w14:paraId="665F3957" w14:textId="77777777" w:rsidR="004A3C83" w:rsidRPr="004A3C83" w:rsidRDefault="004A3C83" w:rsidP="004A3C83">
            <w:pPr>
              <w:overflowPunct/>
              <w:autoSpaceDE/>
              <w:autoSpaceDN/>
              <w:adjustRightInd/>
              <w:spacing w:after="0"/>
              <w:textAlignment w:val="auto"/>
              <w:rPr>
                <w:rFonts w:eastAsia="Batang"/>
                <w:lang w:eastAsia="x-none"/>
              </w:rPr>
            </w:pPr>
          </w:p>
          <w:p w14:paraId="6E27A39B"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01BC6BD2" w14:textId="77777777" w:rsidR="004A3C83" w:rsidRPr="004A3C83" w:rsidRDefault="004A3C83" w:rsidP="004A3C83">
            <w:pPr>
              <w:overflowPunct/>
              <w:autoSpaceDE/>
              <w:autoSpaceDN/>
              <w:adjustRightInd/>
              <w:spacing w:after="0"/>
              <w:textAlignment w:val="auto"/>
              <w:rPr>
                <w:rFonts w:eastAsia="DengXian"/>
                <w:lang w:eastAsia="zh-CN"/>
              </w:rPr>
            </w:pPr>
            <w:r w:rsidRPr="004A3C83">
              <w:rPr>
                <w:rFonts w:eastAsia="DengXian"/>
                <w:lang w:eastAsia="zh-CN"/>
              </w:rPr>
              <w:t>On the background channel for TRP-TRP and UE-UE bistatic sensing mode, the large scale and small scale parameters defined in TR 38.901, TR 38.858, 37.885, 38.859 are used as starting point</w:t>
            </w:r>
          </w:p>
          <w:p w14:paraId="34810A2B" w14:textId="77777777" w:rsidR="004A3C83" w:rsidRPr="004A3C83" w:rsidRDefault="004A3C83" w:rsidP="004A3C83">
            <w:pPr>
              <w:numPr>
                <w:ilvl w:val="0"/>
                <w:numId w:val="29"/>
              </w:numPr>
              <w:suppressAutoHyphens/>
              <w:overflowPunct/>
              <w:autoSpaceDE/>
              <w:autoSpaceDN/>
              <w:adjustRightInd/>
              <w:spacing w:after="0"/>
              <w:textAlignment w:val="auto"/>
              <w:rPr>
                <w:rFonts w:eastAsia="DengXian"/>
                <w:lang w:eastAsia="zh-CN"/>
              </w:rPr>
            </w:pPr>
            <w:r w:rsidRPr="004A3C83">
              <w:rPr>
                <w:rFonts w:eastAsia="DengXian"/>
                <w:lang w:eastAsia="zh-CN"/>
              </w:rPr>
              <w:t>Update on values of the LSP/SSP parameters can be discussed based on validation data acquired by measurement or ray-tracing model</w:t>
            </w:r>
          </w:p>
          <w:p w14:paraId="556FD3E9" w14:textId="77777777" w:rsidR="004A3C83" w:rsidRPr="004A3C83" w:rsidRDefault="004A3C83" w:rsidP="004A3C83">
            <w:pPr>
              <w:numPr>
                <w:ilvl w:val="1"/>
                <w:numId w:val="29"/>
              </w:numPr>
              <w:suppressAutoHyphens/>
              <w:overflowPunct/>
              <w:autoSpaceDE/>
              <w:autoSpaceDN/>
              <w:adjustRightInd/>
              <w:spacing w:after="0"/>
              <w:textAlignment w:val="auto"/>
              <w:rPr>
                <w:rFonts w:eastAsia="DengXian"/>
                <w:lang w:eastAsia="zh-CN"/>
              </w:rPr>
            </w:pPr>
            <w:r w:rsidRPr="004A3C83">
              <w:rPr>
                <w:rFonts w:eastAsia="Batang"/>
                <w:lang w:eastAsia="x-none"/>
              </w:rPr>
              <w:t>FFS The power threshold for removing clusters in step 6, i.e., -25 dB is revised to X&lt;-25 dB. FFS X</w:t>
            </w:r>
          </w:p>
          <w:p w14:paraId="3E217CA4" w14:textId="77777777" w:rsidR="004A3C83" w:rsidRPr="004A3C83" w:rsidRDefault="004A3C83" w:rsidP="004A3C83">
            <w:pPr>
              <w:numPr>
                <w:ilvl w:val="0"/>
                <w:numId w:val="29"/>
              </w:numPr>
              <w:suppressAutoHyphens/>
              <w:overflowPunct/>
              <w:autoSpaceDE/>
              <w:autoSpaceDN/>
              <w:adjustRightInd/>
              <w:spacing w:after="0"/>
              <w:textAlignment w:val="auto"/>
              <w:rPr>
                <w:rFonts w:eastAsia="DengXian"/>
                <w:lang w:eastAsia="zh-CN"/>
              </w:rPr>
            </w:pPr>
            <w:r w:rsidRPr="004A3C83">
              <w:rPr>
                <w:rFonts w:eastAsia="DengXian"/>
                <w:lang w:eastAsia="zh-CN"/>
              </w:rPr>
              <w:t xml:space="preserve">FFS whether/how to resolve the inconsistency between </w:t>
            </w:r>
            <w:r w:rsidRPr="004A3C83">
              <w:rPr>
                <w:rFonts w:eastAsia="Batang"/>
                <w:lang w:eastAsia="x-none"/>
              </w:rPr>
              <w:t>TRP-TRP channel according to TR 38.858 and the TRP-target (UAV) channel according to TR 36.777 when UAV and TRP are set to same height</w:t>
            </w:r>
          </w:p>
          <w:p w14:paraId="0CED3633" w14:textId="77777777" w:rsidR="004A3C83" w:rsidRPr="004A3C83" w:rsidRDefault="004A3C83" w:rsidP="004A3C83">
            <w:pPr>
              <w:overflowPunct/>
              <w:autoSpaceDE/>
              <w:autoSpaceDN/>
              <w:adjustRightInd/>
              <w:spacing w:after="0"/>
              <w:textAlignment w:val="auto"/>
              <w:rPr>
                <w:rFonts w:ascii="Times" w:eastAsia="Batang" w:hAnsi="Times"/>
                <w:szCs w:val="24"/>
                <w:lang w:eastAsia="x-none"/>
              </w:rPr>
            </w:pPr>
          </w:p>
          <w:p w14:paraId="0344F376"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073C9A70" w14:textId="77777777" w:rsidR="004A3C83" w:rsidRPr="004A3C83" w:rsidRDefault="004A3C83" w:rsidP="004A3C83">
            <w:pPr>
              <w:suppressAutoHyphens/>
              <w:overflowPunct/>
              <w:autoSpaceDE/>
              <w:autoSpaceDN/>
              <w:adjustRightInd/>
              <w:spacing w:after="0"/>
              <w:textAlignment w:val="auto"/>
              <w:rPr>
                <w:rFonts w:ascii="Times" w:eastAsia="Batang" w:hAnsi="Times"/>
                <w:lang w:eastAsia="zh-CN"/>
              </w:rPr>
            </w:pPr>
            <w:r w:rsidRPr="004A3C83">
              <w:rPr>
                <w:rFonts w:ascii="Times" w:eastAsia="Batang" w:hAnsi="Times"/>
                <w:lang w:eastAsia="zh-CN"/>
              </w:rPr>
              <w:t>3D spatial consistency needs to be studied for at least UAV scenario</w:t>
            </w:r>
          </w:p>
          <w:p w14:paraId="3AFD6061" w14:textId="77777777" w:rsidR="004A3C83" w:rsidRPr="004A3C83" w:rsidRDefault="004A3C83" w:rsidP="004A3C83">
            <w:pPr>
              <w:overflowPunct/>
              <w:autoSpaceDE/>
              <w:autoSpaceDN/>
              <w:adjustRightInd/>
              <w:spacing w:after="0"/>
              <w:textAlignment w:val="auto"/>
              <w:rPr>
                <w:rFonts w:ascii="Times" w:eastAsia="Batang" w:hAnsi="Times"/>
                <w:szCs w:val="24"/>
                <w:lang w:eastAsia="x-none"/>
              </w:rPr>
            </w:pPr>
          </w:p>
          <w:p w14:paraId="256741B9"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05510E42" w14:textId="77777777" w:rsidR="004A3C83" w:rsidRPr="004A3C83" w:rsidRDefault="004A3C83" w:rsidP="004A3C83">
            <w:pPr>
              <w:suppressAutoHyphens/>
              <w:overflowPunct/>
              <w:autoSpaceDE/>
              <w:autoSpaceDN/>
              <w:adjustRightInd/>
              <w:spacing w:after="0"/>
              <w:textAlignment w:val="auto"/>
              <w:rPr>
                <w:rFonts w:ascii="Times" w:eastAsia="DengXian" w:hAnsi="Times"/>
                <w:szCs w:val="24"/>
                <w:lang w:eastAsia="zh-CN"/>
              </w:rPr>
            </w:pPr>
            <w:r w:rsidRPr="004A3C83">
              <w:rPr>
                <w:rFonts w:eastAsia="SimSun"/>
                <w:lang w:eastAsia="zh-CN"/>
              </w:rPr>
              <w:t>In LOS condition between sensing Tx/Rx and target, the power of LOS ray is generated f</w:t>
            </w:r>
            <w:r w:rsidRPr="004A3C83">
              <w:rPr>
                <w:rFonts w:ascii="Times" w:eastAsia="DengXian" w:hAnsi="Times"/>
                <w:szCs w:val="24"/>
                <w:lang w:eastAsia="zh-CN"/>
              </w:rPr>
              <w:t>ollowing power of LOS ray in TR 38.901.</w:t>
            </w:r>
          </w:p>
          <w:p w14:paraId="119CA85C" w14:textId="77777777" w:rsidR="004A3C83" w:rsidRPr="004A3C83" w:rsidRDefault="004A3C83" w:rsidP="004A3C83">
            <w:pPr>
              <w:overflowPunct/>
              <w:autoSpaceDE/>
              <w:autoSpaceDN/>
              <w:adjustRightInd/>
              <w:spacing w:after="0"/>
              <w:textAlignment w:val="auto"/>
              <w:rPr>
                <w:rFonts w:ascii="Times" w:eastAsia="Batang" w:hAnsi="Times"/>
                <w:szCs w:val="24"/>
                <w:lang w:eastAsia="x-none"/>
              </w:rPr>
            </w:pPr>
          </w:p>
          <w:p w14:paraId="41F3959B" w14:textId="77777777" w:rsidR="004A3C83" w:rsidRPr="004A3C83" w:rsidRDefault="004A3C83" w:rsidP="004A3C83">
            <w:pPr>
              <w:overflowPunct/>
              <w:autoSpaceDE/>
              <w:autoSpaceDN/>
              <w:adjustRightInd/>
              <w:spacing w:after="0"/>
              <w:jc w:val="both"/>
              <w:textAlignment w:val="auto"/>
              <w:rPr>
                <w:rFonts w:eastAsia="Malgun Gothic"/>
                <w:highlight w:val="green"/>
                <w:lang w:eastAsia="en-US"/>
              </w:rPr>
            </w:pPr>
            <w:r w:rsidRPr="004A3C83">
              <w:rPr>
                <w:rFonts w:eastAsia="Malgun Gothic"/>
                <w:highlight w:val="green"/>
                <w:lang w:eastAsia="en-US"/>
              </w:rPr>
              <w:t>Agreement</w:t>
            </w:r>
          </w:p>
          <w:p w14:paraId="38BF4063" w14:textId="77777777" w:rsidR="004A3C83" w:rsidRPr="004A3C83" w:rsidRDefault="004A3C83" w:rsidP="004A3C83">
            <w:pPr>
              <w:overflowPunct/>
              <w:autoSpaceDE/>
              <w:autoSpaceDN/>
              <w:adjustRightInd/>
              <w:spacing w:after="0"/>
              <w:textAlignment w:val="auto"/>
              <w:rPr>
                <w:rFonts w:eastAsia="SimSun"/>
                <w:lang w:eastAsia="zh-CN"/>
              </w:rPr>
            </w:pPr>
            <w:r w:rsidRPr="004A3C83">
              <w:rPr>
                <w:rFonts w:eastAsia="SimSun"/>
                <w:lang w:eastAsia="zh-CN"/>
              </w:rPr>
              <w:t xml:space="preserve">The following options are to be studied for the concatenation of Tx-target and target-Rx link in the target channel </w:t>
            </w:r>
          </w:p>
          <w:p w14:paraId="1C15F115" w14:textId="77777777" w:rsidR="004A3C83" w:rsidRPr="004A3C83" w:rsidRDefault="004A3C83" w:rsidP="004A3C83">
            <w:pPr>
              <w:numPr>
                <w:ilvl w:val="0"/>
                <w:numId w:val="28"/>
              </w:numPr>
              <w:overflowPunct/>
              <w:autoSpaceDE/>
              <w:autoSpaceDN/>
              <w:adjustRightInd/>
              <w:spacing w:after="0"/>
              <w:textAlignment w:val="auto"/>
              <w:rPr>
                <w:rFonts w:eastAsia="SimSun"/>
                <w:lang w:eastAsia="zh-CN"/>
              </w:rPr>
            </w:pPr>
            <w:r w:rsidRPr="004A3C83">
              <w:rPr>
                <w:rFonts w:eastAsia="SimSun"/>
                <w:lang w:eastAsia="zh-CN"/>
              </w:rPr>
              <w:t>Direct path (if present) is always kept</w:t>
            </w:r>
          </w:p>
          <w:p w14:paraId="10CE6150" w14:textId="77777777" w:rsidR="004A3C83" w:rsidRPr="004A3C83" w:rsidRDefault="004A3C83" w:rsidP="004A3C83">
            <w:pPr>
              <w:numPr>
                <w:ilvl w:val="0"/>
                <w:numId w:val="28"/>
              </w:numPr>
              <w:overflowPunct/>
              <w:autoSpaceDE/>
              <w:autoSpaceDN/>
              <w:adjustRightInd/>
              <w:spacing w:after="0"/>
              <w:textAlignment w:val="auto"/>
              <w:rPr>
                <w:rFonts w:eastAsia="SimSun"/>
                <w:lang w:eastAsia="zh-CN"/>
              </w:rPr>
            </w:pPr>
            <w:r w:rsidRPr="004A3C83">
              <w:rPr>
                <w:rFonts w:eastAsia="SimSun"/>
                <w:lang w:eastAsia="zh-CN"/>
              </w:rPr>
              <w:t>Indirect paths of LOS+NLOS, NLOS+LOS (if present) are generated</w:t>
            </w:r>
          </w:p>
          <w:p w14:paraId="5877F3C2" w14:textId="77777777" w:rsidR="004A3C83" w:rsidRPr="004A3C83" w:rsidRDefault="004A3C83" w:rsidP="004A3C83">
            <w:pPr>
              <w:numPr>
                <w:ilvl w:val="0"/>
                <w:numId w:val="28"/>
              </w:numPr>
              <w:overflowPunct/>
              <w:autoSpaceDE/>
              <w:autoSpaceDN/>
              <w:adjustRightInd/>
              <w:spacing w:after="0"/>
              <w:textAlignment w:val="auto"/>
              <w:rPr>
                <w:rFonts w:eastAsia="SimSun"/>
                <w:lang w:eastAsia="zh-CN"/>
              </w:rPr>
            </w:pPr>
            <w:r w:rsidRPr="004A3C83">
              <w:rPr>
                <w:rFonts w:eastAsia="SimSun"/>
                <w:lang w:eastAsia="zh-CN"/>
              </w:rPr>
              <w:lastRenderedPageBreak/>
              <w:t xml:space="preserve">On other indirect paths of NLOS + NLOS </w:t>
            </w:r>
          </w:p>
          <w:p w14:paraId="0CCF2E13"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0: ray level full convolution between Tx-target link and target-Rx link for radio propagation Case 1/2/3/4</w:t>
            </w:r>
          </w:p>
          <w:p w14:paraId="03274528"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 xml:space="preserve">Option 0A: ray level full convolution between Tx-target link and target-Rx link only for radio propagation Case 4 </w:t>
            </w:r>
          </w:p>
          <w:p w14:paraId="1494B021"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1: cluster level full convolution between Tx-target link and target-Rx link, then 1-by-1 coupling rays within each pair of clusters for radio propagation Case 1/2/3/4</w:t>
            </w:r>
          </w:p>
          <w:p w14:paraId="273595FE"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1A: cluster level full convolution between Tx-target link and target-Rx link, then 1-by-1 coupling rays within each pair of clusters only for radio propagation Case 4</w:t>
            </w:r>
          </w:p>
          <w:p w14:paraId="4DC7FE00"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2: cluster level 1-by-1 coupling between Tx-target link and target-Rx link, then 1-by-1 coupling rays within each pair of clusters for radio propagation Case 1/2/3/4</w:t>
            </w:r>
          </w:p>
          <w:p w14:paraId="0C681FD8"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2A: cluster level 1-by-1 coupling between Tx-target link and target-Rx link, then 1-by-1 coupling rays within each pair of clusters only for radio propagation Case 4</w:t>
            </w:r>
          </w:p>
          <w:p w14:paraId="119A4CC8"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3: ray level 1-by-1 coupling between Tx-target link and target-Rx link for radio propagation Case 1/2/3/4</w:t>
            </w:r>
          </w:p>
          <w:p w14:paraId="678047AE"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Option 3A: ray level 1-by-1 coupling between Tx-target link and target-Rx link only for radio propagation Case 4</w:t>
            </w:r>
          </w:p>
          <w:p w14:paraId="3F4AD2CD" w14:textId="77777777" w:rsidR="004A3C83" w:rsidRPr="004A3C83" w:rsidRDefault="004A3C83" w:rsidP="004A3C83">
            <w:pPr>
              <w:numPr>
                <w:ilvl w:val="0"/>
                <w:numId w:val="28"/>
              </w:numPr>
              <w:overflowPunct/>
              <w:autoSpaceDE/>
              <w:autoSpaceDN/>
              <w:adjustRightInd/>
              <w:spacing w:after="0"/>
              <w:textAlignment w:val="auto"/>
              <w:rPr>
                <w:rFonts w:eastAsia="SimSun"/>
                <w:lang w:eastAsia="zh-CN"/>
              </w:rPr>
            </w:pPr>
            <w:r w:rsidRPr="004A3C83">
              <w:rPr>
                <w:rFonts w:eastAsia="SimSun"/>
                <w:lang w:eastAsia="zh-CN"/>
              </w:rPr>
              <w:t>Note: reducing the number of rays per cluster and/or reducing the number of clusters can be considered for the options above</w:t>
            </w:r>
          </w:p>
          <w:p w14:paraId="3485CE3A" w14:textId="77777777" w:rsidR="004A3C83" w:rsidRPr="004A3C83" w:rsidRDefault="004A3C83" w:rsidP="004A3C83">
            <w:pPr>
              <w:numPr>
                <w:ilvl w:val="0"/>
                <w:numId w:val="28"/>
              </w:numPr>
              <w:overflowPunct/>
              <w:autoSpaceDE/>
              <w:autoSpaceDN/>
              <w:adjustRightInd/>
              <w:spacing w:after="0"/>
              <w:textAlignment w:val="auto"/>
              <w:rPr>
                <w:rFonts w:eastAsia="SimSun"/>
                <w:lang w:eastAsia="zh-CN"/>
              </w:rPr>
            </w:pPr>
            <w:r w:rsidRPr="004A3C83">
              <w:rPr>
                <w:rFonts w:eastAsia="SimSun"/>
                <w:lang w:eastAsia="zh-CN"/>
              </w:rPr>
              <w:t xml:space="preserve">Any indirect path with power metric less than [threshold] is dropped </w:t>
            </w:r>
          </w:p>
          <w:p w14:paraId="0C45530D"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 xml:space="preserve">the power metric of a path </w:t>
            </w:r>
            <w:r w:rsidRPr="004A3C83">
              <w:rPr>
                <w:rFonts w:eastAsia="DengXian"/>
                <w:lang w:eastAsia="zh-CN"/>
              </w:rPr>
              <w:t>is the product of power of a ray in Tx-target link, power of a ray in target-Rx link and RCS of the pair of rays</w:t>
            </w:r>
          </w:p>
          <w:p w14:paraId="5A8FD43E"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FFS power normalization of target channel after path dropping</w:t>
            </w:r>
          </w:p>
          <w:p w14:paraId="5ACE230B" w14:textId="77777777" w:rsidR="004A3C83" w:rsidRPr="004A3C83" w:rsidRDefault="004A3C83" w:rsidP="004A3C83">
            <w:pPr>
              <w:numPr>
                <w:ilvl w:val="1"/>
                <w:numId w:val="28"/>
              </w:numPr>
              <w:overflowPunct/>
              <w:autoSpaceDE/>
              <w:autoSpaceDN/>
              <w:adjustRightInd/>
              <w:spacing w:after="0"/>
              <w:textAlignment w:val="auto"/>
              <w:rPr>
                <w:rFonts w:eastAsia="SimSun"/>
                <w:lang w:eastAsia="zh-CN"/>
              </w:rPr>
            </w:pPr>
            <w:r w:rsidRPr="004A3C83">
              <w:rPr>
                <w:rFonts w:eastAsia="SimSun"/>
                <w:lang w:eastAsia="zh-CN"/>
              </w:rPr>
              <w:t>FFS the set of remaining indirect paths can be updated during movement of Tx, target or Rx</w:t>
            </w:r>
          </w:p>
          <w:p w14:paraId="25D3E5D8" w14:textId="0B6BB327" w:rsidR="0014175B" w:rsidRPr="00EF51B6" w:rsidRDefault="0014175B" w:rsidP="004A3C83">
            <w:pPr>
              <w:tabs>
                <w:tab w:val="left" w:pos="0"/>
              </w:tabs>
              <w:suppressAutoHyphens/>
              <w:overflowPunct/>
              <w:autoSpaceDE/>
              <w:autoSpaceDN/>
              <w:adjustRightInd/>
              <w:spacing w:after="0"/>
              <w:textAlignment w:val="auto"/>
              <w:rPr>
                <w:rFonts w:eastAsia="SimSun"/>
                <w:lang w:eastAsia="zh-CN"/>
              </w:rPr>
            </w:pPr>
            <w:r w:rsidRPr="00EF51B6">
              <w:rPr>
                <w:rFonts w:eastAsia="SimSun"/>
                <w:lang w:eastAsia="zh-CN"/>
              </w:rPr>
              <w:t xml:space="preserve"> </w:t>
            </w:r>
          </w:p>
        </w:tc>
      </w:tr>
    </w:tbl>
    <w:p w14:paraId="06D16E33" w14:textId="4DE2C724" w:rsidR="00080FA5" w:rsidRPr="00EF51B6" w:rsidRDefault="00FC5474" w:rsidP="00F24356">
      <w:pPr>
        <w:jc w:val="both"/>
      </w:pPr>
      <w:r w:rsidRPr="00EF51B6">
        <w:lastRenderedPageBreak/>
        <w:br/>
      </w:r>
      <w:r w:rsidR="00080FA5" w:rsidRPr="00EF51B6">
        <w:t xml:space="preserve">In this contribution, we </w:t>
      </w:r>
      <w:r w:rsidR="00A60F96" w:rsidRPr="00EF51B6">
        <w:t xml:space="preserve">provide </w:t>
      </w:r>
      <w:r w:rsidR="00080FA5" w:rsidRPr="00EF51B6">
        <w:t xml:space="preserve">our views on </w:t>
      </w:r>
      <w:r w:rsidR="000A5C43" w:rsidRPr="00EF51B6">
        <w:t>channel mode</w:t>
      </w:r>
      <w:r w:rsidR="169ABA7A" w:rsidRPr="00EF51B6">
        <w:t>l</w:t>
      </w:r>
      <w:r w:rsidR="000A5C43" w:rsidRPr="00EF51B6">
        <w:t>ling</w:t>
      </w:r>
      <w:r w:rsidR="00194BEB" w:rsidRPr="00EF51B6">
        <w:t xml:space="preserve"> for ISAC</w:t>
      </w:r>
      <w:r w:rsidR="00080FA5" w:rsidRPr="00EF51B6">
        <w:t>.</w:t>
      </w:r>
    </w:p>
    <w:p w14:paraId="47BE0AB6" w14:textId="6C68A71F" w:rsidR="00C75820" w:rsidRPr="00EF51B6" w:rsidRDefault="0001183B" w:rsidP="00C75820">
      <w:pPr>
        <w:pStyle w:val="Heading1"/>
        <w:rPr>
          <w:lang w:val="en-US"/>
        </w:rPr>
      </w:pPr>
      <w:r w:rsidRPr="00EF51B6">
        <w:rPr>
          <w:lang w:val="en-US"/>
        </w:rPr>
        <w:t xml:space="preserve">Discussion on </w:t>
      </w:r>
      <w:r w:rsidR="00162AFE" w:rsidRPr="00EF51B6">
        <w:rPr>
          <w:lang w:val="en-US"/>
        </w:rPr>
        <w:t xml:space="preserve">channel </w:t>
      </w:r>
      <w:r w:rsidR="003F1884" w:rsidRPr="00EF51B6">
        <w:rPr>
          <w:lang w:val="en-US"/>
        </w:rPr>
        <w:t>modelling</w:t>
      </w:r>
      <w:r w:rsidR="00D355CD" w:rsidRPr="00EF51B6">
        <w:rPr>
          <w:lang w:val="en-US"/>
        </w:rPr>
        <w:t xml:space="preserve"> for ISAC</w:t>
      </w:r>
    </w:p>
    <w:p w14:paraId="2B4C6EBC" w14:textId="77777777" w:rsidR="0022642C" w:rsidRPr="00EF51B6" w:rsidRDefault="000D75CE" w:rsidP="0022642C">
      <w:pPr>
        <w:jc w:val="both"/>
      </w:pPr>
      <w:r w:rsidRPr="00EF51B6">
        <w:t xml:space="preserve">In this section, we discuss </w:t>
      </w:r>
      <w:r w:rsidR="00507638" w:rsidRPr="00EF51B6">
        <w:t>channel model</w:t>
      </w:r>
      <w:r w:rsidR="003F1884" w:rsidRPr="00EF51B6">
        <w:t>l</w:t>
      </w:r>
      <w:r w:rsidR="00507638" w:rsidRPr="00EF51B6">
        <w:t>ing</w:t>
      </w:r>
      <w:r w:rsidR="00233793" w:rsidRPr="00EF51B6">
        <w:t xml:space="preserve"> for ISAC.</w:t>
      </w:r>
    </w:p>
    <w:p w14:paraId="5CE85781" w14:textId="332F599A" w:rsidR="0098708D" w:rsidRPr="00EF51B6" w:rsidRDefault="00076AD0" w:rsidP="00076AD0">
      <w:pPr>
        <w:pStyle w:val="Heading2"/>
        <w:rPr>
          <w:lang w:val="en-US"/>
        </w:rPr>
      </w:pPr>
      <w:r w:rsidRPr="00EF51B6">
        <w:rPr>
          <w:lang w:val="en-US"/>
        </w:rPr>
        <w:t>Physical object modelling</w:t>
      </w:r>
    </w:p>
    <w:p w14:paraId="67562836" w14:textId="77777777" w:rsidR="002E65F6" w:rsidRPr="00EF51B6" w:rsidRDefault="002E65F6" w:rsidP="002E65F6">
      <w:pPr>
        <w:pStyle w:val="Heading3"/>
        <w:rPr>
          <w:lang w:val="en-US"/>
        </w:rPr>
      </w:pPr>
      <w:r w:rsidRPr="00EF51B6">
        <w:rPr>
          <w:lang w:val="en-US"/>
        </w:rPr>
        <w:t>Radar cross-section (RCS)</w:t>
      </w:r>
    </w:p>
    <w:p w14:paraId="6F5188AA" w14:textId="34156E7F" w:rsidR="002E65F6" w:rsidRPr="00EF51B6" w:rsidRDefault="002E65F6" w:rsidP="002E65F6">
      <w:pPr>
        <w:pStyle w:val="3GPPNormalText"/>
        <w:rPr>
          <w:sz w:val="20"/>
          <w:szCs w:val="20"/>
        </w:rPr>
      </w:pPr>
      <w:r w:rsidRPr="00EF51B6">
        <w:rPr>
          <w:sz w:val="20"/>
          <w:szCs w:val="20"/>
        </w:rPr>
        <w:t xml:space="preserve">For ISAC study, consideration of RCS is important because object detection/tracking is performed based on received signals reflected by the object. However, the current channel models in TR 38.901 </w:t>
      </w:r>
      <w:r w:rsidRPr="00EF51B6">
        <w:rPr>
          <w:sz w:val="20"/>
          <w:szCs w:val="20"/>
        </w:rPr>
        <w:fldChar w:fldCharType="begin"/>
      </w:r>
      <w:r w:rsidRPr="00EF51B6">
        <w:rPr>
          <w:sz w:val="20"/>
          <w:szCs w:val="20"/>
        </w:rPr>
        <w:instrText xml:space="preserve"> REF _Ref173488696 \r \h </w:instrText>
      </w:r>
      <w:r w:rsidRPr="00EF51B6">
        <w:rPr>
          <w:sz w:val="20"/>
          <w:szCs w:val="20"/>
        </w:rPr>
      </w:r>
      <w:r w:rsidRPr="00EF51B6">
        <w:rPr>
          <w:sz w:val="20"/>
          <w:szCs w:val="20"/>
        </w:rPr>
        <w:fldChar w:fldCharType="separate"/>
      </w:r>
      <w:r w:rsidR="00BF2486">
        <w:rPr>
          <w:sz w:val="20"/>
          <w:szCs w:val="20"/>
        </w:rPr>
        <w:t>[5]</w:t>
      </w:r>
      <w:r w:rsidRPr="00EF51B6">
        <w:rPr>
          <w:sz w:val="20"/>
          <w:szCs w:val="20"/>
        </w:rPr>
        <w:fldChar w:fldCharType="end"/>
      </w:r>
      <w:r w:rsidRPr="00EF51B6">
        <w:rPr>
          <w:sz w:val="20"/>
          <w:szCs w:val="20"/>
        </w:rPr>
        <w:t xml:space="preserve"> do not consider RCS. Therefore, it is important to define the RCS model for each target object type.</w:t>
      </w:r>
    </w:p>
    <w:p w14:paraId="25F4D4ED" w14:textId="79368F00" w:rsidR="002E65F6" w:rsidRPr="00EF51B6" w:rsidRDefault="002E65F6" w:rsidP="002E65F6">
      <w:pPr>
        <w:jc w:val="both"/>
      </w:pPr>
      <w:r w:rsidRPr="00EF51B6">
        <w:t xml:space="preserve">For RCS, the following agreement was made in RAN1 #116-bis </w:t>
      </w:r>
      <w:r w:rsidRPr="00EF51B6">
        <w:fldChar w:fldCharType="begin"/>
      </w:r>
      <w:r w:rsidRPr="00EF51B6">
        <w:instrText xml:space="preserve"> REF _Ref173488534 \r \h </w:instrText>
      </w:r>
      <w:r w:rsidRPr="00EF51B6">
        <w:fldChar w:fldCharType="separate"/>
      </w:r>
      <w:r w:rsidR="00BF2486">
        <w:t>[4]</w:t>
      </w:r>
      <w:r w:rsidRPr="00EF51B6">
        <w:fldChar w:fldCharType="end"/>
      </w:r>
      <w:r w:rsidRPr="00EF51B6">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E65F6" w:rsidRPr="00EF51B6" w14:paraId="77084C19" w14:textId="77777777" w:rsidTr="001419E1">
        <w:trPr>
          <w:trHeight w:val="1367"/>
        </w:trPr>
        <w:tc>
          <w:tcPr>
            <w:tcW w:w="9607" w:type="dxa"/>
            <w:shd w:val="clear" w:color="auto" w:fill="auto"/>
          </w:tcPr>
          <w:p w14:paraId="3C99429E" w14:textId="77777777" w:rsidR="002E65F6" w:rsidRPr="00EF51B6" w:rsidRDefault="002E65F6" w:rsidP="00CE3429">
            <w:pPr>
              <w:overflowPunct/>
              <w:autoSpaceDE/>
              <w:autoSpaceDN/>
              <w:adjustRightInd/>
              <w:spacing w:after="0"/>
              <w:textAlignment w:val="auto"/>
              <w:rPr>
                <w:rFonts w:ascii="Times" w:eastAsia="Batang" w:hAnsi="Times"/>
                <w:szCs w:val="24"/>
                <w:lang w:eastAsia="x-none"/>
              </w:rPr>
            </w:pPr>
            <w:r w:rsidRPr="00EF51B6">
              <w:rPr>
                <w:rFonts w:ascii="Times" w:eastAsia="Batang" w:hAnsi="Times"/>
                <w:szCs w:val="24"/>
                <w:highlight w:val="green"/>
                <w:lang w:eastAsia="x-none"/>
              </w:rPr>
              <w:t>Agreement</w:t>
            </w:r>
          </w:p>
          <w:p w14:paraId="5E9D7BEA" w14:textId="77777777" w:rsidR="002E65F6" w:rsidRPr="00EF51B6" w:rsidRDefault="002E65F6" w:rsidP="00CE3429">
            <w:pPr>
              <w:suppressAutoHyphens/>
              <w:overflowPunct/>
              <w:autoSpaceDE/>
              <w:autoSpaceDN/>
              <w:adjustRightInd/>
              <w:spacing w:after="0"/>
              <w:textAlignment w:val="auto"/>
              <w:rPr>
                <w:rFonts w:ascii="Times" w:eastAsia="Batang" w:hAnsi="Times"/>
                <w:lang w:eastAsia="zh-CN"/>
              </w:rPr>
            </w:pPr>
            <w:r w:rsidRPr="00EF51B6">
              <w:rPr>
                <w:rFonts w:ascii="Times" w:eastAsia="Batang" w:hAnsi="Times"/>
                <w:lang w:eastAsia="zh-CN"/>
              </w:rPr>
              <w:t xml:space="preserve">RCS of a physical object shows dependency to at least the following factors: </w:t>
            </w:r>
          </w:p>
          <w:p w14:paraId="5AA7BC03" w14:textId="77777777" w:rsidR="002E65F6" w:rsidRPr="00EF51B6" w:rsidRDefault="002E65F6" w:rsidP="006529E5">
            <w:pPr>
              <w:numPr>
                <w:ilvl w:val="0"/>
                <w:numId w:val="14"/>
              </w:numPr>
              <w:overflowPunct/>
              <w:autoSpaceDE/>
              <w:autoSpaceDN/>
              <w:adjustRightInd/>
              <w:spacing w:after="0"/>
              <w:ind w:left="720"/>
              <w:textAlignment w:val="auto"/>
              <w:rPr>
                <w:rFonts w:ascii="Times" w:eastAsia="Batang" w:hAnsi="Times"/>
                <w:bCs/>
                <w:lang w:eastAsia="en-US"/>
              </w:rPr>
            </w:pPr>
            <w:r w:rsidRPr="00EF51B6">
              <w:rPr>
                <w:rFonts w:ascii="Times" w:eastAsia="Batang" w:hAnsi="Times"/>
                <w:bCs/>
                <w:lang w:eastAsia="en-US"/>
              </w:rPr>
              <w:t>Type of the object</w:t>
            </w:r>
          </w:p>
          <w:p w14:paraId="6FE4B087" w14:textId="77777777" w:rsidR="002E65F6" w:rsidRPr="00EF51B6" w:rsidRDefault="002E65F6" w:rsidP="006529E5">
            <w:pPr>
              <w:numPr>
                <w:ilvl w:val="1"/>
                <w:numId w:val="15"/>
              </w:numPr>
              <w:overflowPunct/>
              <w:autoSpaceDE/>
              <w:autoSpaceDN/>
              <w:adjustRightInd/>
              <w:spacing w:after="0"/>
              <w:textAlignment w:val="auto"/>
              <w:rPr>
                <w:rFonts w:ascii="Times" w:eastAsia="Batang" w:hAnsi="Times"/>
                <w:bCs/>
                <w:lang w:eastAsia="en-US"/>
              </w:rPr>
            </w:pPr>
            <w:r w:rsidRPr="00EF51B6">
              <w:rPr>
                <w:rFonts w:ascii="Times" w:eastAsia="Batang" w:hAnsi="Times"/>
                <w:bCs/>
                <w:lang w:eastAsia="en-US"/>
              </w:rPr>
              <w:t>The size of the object</w:t>
            </w:r>
          </w:p>
          <w:p w14:paraId="33552B65" w14:textId="77777777" w:rsidR="002E65F6" w:rsidRPr="00EF51B6" w:rsidRDefault="002E65F6" w:rsidP="006529E5">
            <w:pPr>
              <w:numPr>
                <w:ilvl w:val="1"/>
                <w:numId w:val="15"/>
              </w:numPr>
              <w:overflowPunct/>
              <w:autoSpaceDE/>
              <w:autoSpaceDN/>
              <w:adjustRightInd/>
              <w:spacing w:after="0"/>
              <w:textAlignment w:val="auto"/>
              <w:rPr>
                <w:rFonts w:ascii="Times" w:eastAsia="Batang" w:hAnsi="Times"/>
                <w:bCs/>
                <w:lang w:eastAsia="en-US"/>
              </w:rPr>
            </w:pPr>
            <w:r w:rsidRPr="00EF51B6">
              <w:rPr>
                <w:rFonts w:ascii="Times" w:eastAsia="Batang" w:hAnsi="Times"/>
                <w:bCs/>
                <w:lang w:eastAsia="en-US"/>
              </w:rPr>
              <w:t>The material of the object</w:t>
            </w:r>
          </w:p>
          <w:p w14:paraId="656EA15F" w14:textId="77777777" w:rsidR="002E65F6" w:rsidRPr="00EF51B6" w:rsidRDefault="002E65F6" w:rsidP="006529E5">
            <w:pPr>
              <w:numPr>
                <w:ilvl w:val="1"/>
                <w:numId w:val="15"/>
              </w:numPr>
              <w:overflowPunct/>
              <w:autoSpaceDE/>
              <w:autoSpaceDN/>
              <w:adjustRightInd/>
              <w:spacing w:after="0"/>
              <w:textAlignment w:val="auto"/>
              <w:rPr>
                <w:rFonts w:ascii="Times" w:eastAsia="Batang" w:hAnsi="Times"/>
                <w:bCs/>
                <w:lang w:eastAsia="en-US"/>
              </w:rPr>
            </w:pPr>
            <w:r w:rsidRPr="00EF51B6">
              <w:rPr>
                <w:rFonts w:ascii="Times" w:eastAsia="Batang" w:hAnsi="Times"/>
                <w:bCs/>
                <w:lang w:eastAsia="en-US"/>
              </w:rPr>
              <w:t>The shape of the object</w:t>
            </w:r>
          </w:p>
          <w:p w14:paraId="6031B7FD"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Orientation of the object</w:t>
            </w:r>
          </w:p>
          <w:p w14:paraId="6E6C5620"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Distance between Tx/Rx and the object</w:t>
            </w:r>
          </w:p>
          <w:p w14:paraId="4D30F512"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The incident angle and scatter angle</w:t>
            </w:r>
          </w:p>
          <w:p w14:paraId="6A369F82"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The carrier frequency</w:t>
            </w:r>
          </w:p>
          <w:p w14:paraId="4C92349D"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polarization of the transmitter and receiver</w:t>
            </w:r>
          </w:p>
          <w:p w14:paraId="1FF94494"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Temporal or spatial consistency</w:t>
            </w:r>
          </w:p>
          <w:p w14:paraId="38C89791"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antenna pattern</w:t>
            </w:r>
          </w:p>
          <w:p w14:paraId="026B5931" w14:textId="77777777" w:rsidR="002E65F6" w:rsidRPr="00EF51B6" w:rsidRDefault="002E65F6"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whether/how to model the above factors in the CR, e.g. with an RCS model with a scattering point</w:t>
            </w:r>
          </w:p>
          <w:p w14:paraId="6B495329" w14:textId="77777777" w:rsidR="002E65F6" w:rsidRPr="00EF51B6" w:rsidRDefault="002E65F6" w:rsidP="00CE3429">
            <w:pPr>
              <w:overflowPunct/>
              <w:autoSpaceDE/>
              <w:autoSpaceDN/>
              <w:adjustRightInd/>
              <w:spacing w:after="0"/>
              <w:textAlignment w:val="auto"/>
              <w:rPr>
                <w:rFonts w:eastAsia="Times New Roman"/>
                <w:bCs/>
              </w:rPr>
            </w:pPr>
          </w:p>
        </w:tc>
      </w:tr>
    </w:tbl>
    <w:p w14:paraId="145C43C3" w14:textId="77777777" w:rsidR="002E65F6" w:rsidRPr="00EF51B6" w:rsidRDefault="002E65F6" w:rsidP="002E65F6">
      <w:pPr>
        <w:pStyle w:val="3GPPNormalText"/>
        <w:rPr>
          <w:sz w:val="20"/>
          <w:szCs w:val="20"/>
        </w:rPr>
      </w:pPr>
    </w:p>
    <w:p w14:paraId="32A039E0" w14:textId="77777777" w:rsidR="002E65F6" w:rsidRPr="00EF51B6" w:rsidRDefault="002E65F6" w:rsidP="002E65F6">
      <w:pPr>
        <w:pStyle w:val="3GPPNormalText"/>
        <w:rPr>
          <w:sz w:val="20"/>
          <w:szCs w:val="20"/>
        </w:rPr>
      </w:pPr>
      <w:r w:rsidRPr="00EF51B6">
        <w:rPr>
          <w:sz w:val="20"/>
          <w:szCs w:val="20"/>
        </w:rPr>
        <w:lastRenderedPageBreak/>
        <w:t>Based on the agreement above, we propose to define the RCS models 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p>
    <w:p w14:paraId="546CA72C" w14:textId="6FAA3CC6" w:rsidR="002E65F6" w:rsidRPr="00067A2F" w:rsidRDefault="002E65F6" w:rsidP="00067A2F">
      <w:pPr>
        <w:pStyle w:val="3GPPNormalText"/>
        <w:rPr>
          <w:b/>
          <w:bCs/>
          <w:sz w:val="20"/>
          <w:szCs w:val="20"/>
        </w:rPr>
      </w:pPr>
      <w:bookmarkStart w:id="1" w:name="_Toc181867873"/>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1</w:t>
      </w:r>
      <w:r w:rsidRPr="00EF51B6">
        <w:rPr>
          <w:b/>
          <w:bCs/>
          <w:sz w:val="20"/>
          <w:szCs w:val="20"/>
        </w:rPr>
        <w:fldChar w:fldCharType="end"/>
      </w:r>
      <w:r w:rsidRPr="00EF51B6">
        <w:rPr>
          <w:b/>
          <w:bCs/>
          <w:sz w:val="20"/>
          <w:szCs w:val="20"/>
        </w:rPr>
        <w:t>: RAN1 to define the RCS models for selected target object types (e.g., vehicles, UAVs, humans, AGVs, objects creating hazards on roads/railways, etc.)</w:t>
      </w:r>
      <w:r w:rsidRPr="00EF51B6">
        <w:t xml:space="preserve"> </w:t>
      </w:r>
      <w:r w:rsidRPr="00EF51B6">
        <w:rPr>
          <w:b/>
          <w:bCs/>
          <w:sz w:val="20"/>
          <w:szCs w:val="20"/>
        </w:rPr>
        <w:t>with dependency on at least the type of the object (size, material, and shape), orientation of the object, incident angle and scatter angle, carrier frequency, and polarization of the transmitter and receiver.</w:t>
      </w:r>
      <w:bookmarkEnd w:id="1"/>
    </w:p>
    <w:p w14:paraId="2E40F851" w14:textId="54865C64" w:rsidR="0022642C" w:rsidRPr="00EF51B6" w:rsidRDefault="0022642C" w:rsidP="00076AD0">
      <w:pPr>
        <w:pStyle w:val="Heading3"/>
        <w:rPr>
          <w:lang w:val="en-US"/>
        </w:rPr>
      </w:pPr>
      <w:r w:rsidRPr="00EF51B6">
        <w:rPr>
          <w:lang w:val="en-US"/>
        </w:rPr>
        <w:t xml:space="preserve">Single </w:t>
      </w:r>
      <w:r w:rsidR="002C29AE" w:rsidRPr="00EF51B6">
        <w:rPr>
          <w:lang w:val="en-US"/>
        </w:rPr>
        <w:t xml:space="preserve">scattering </w:t>
      </w:r>
      <w:r w:rsidRPr="00EF51B6">
        <w:rPr>
          <w:lang w:val="en-US"/>
        </w:rPr>
        <w:t xml:space="preserve">point vs. multiple </w:t>
      </w:r>
      <w:r w:rsidR="002C29AE" w:rsidRPr="00EF51B6">
        <w:rPr>
          <w:lang w:val="en-US"/>
        </w:rPr>
        <w:t xml:space="preserve">scattering </w:t>
      </w:r>
      <w:r w:rsidRPr="00EF51B6">
        <w:rPr>
          <w:lang w:val="en-US"/>
        </w:rPr>
        <w:t xml:space="preserve">points for a </w:t>
      </w:r>
      <w:r w:rsidR="00E56322" w:rsidRPr="00EF51B6">
        <w:rPr>
          <w:lang w:val="en-US"/>
        </w:rPr>
        <w:t xml:space="preserve">sensing </w:t>
      </w:r>
      <w:r w:rsidRPr="00EF51B6">
        <w:rPr>
          <w:lang w:val="en-US"/>
        </w:rPr>
        <w:t>target</w:t>
      </w:r>
    </w:p>
    <w:p w14:paraId="48249DEF" w14:textId="6D20ECC1" w:rsidR="0022642C" w:rsidRPr="00EF51B6" w:rsidRDefault="00D87DA2" w:rsidP="0022642C">
      <w:pPr>
        <w:jc w:val="both"/>
      </w:pPr>
      <w:r w:rsidRPr="00EF51B6">
        <w:t>For scattering of a sensing target, t</w:t>
      </w:r>
      <w:r w:rsidR="0022642C" w:rsidRPr="00EF51B6">
        <w:t xml:space="preserve">he following agreement </w:t>
      </w:r>
      <w:r w:rsidRPr="00EF51B6">
        <w:t>w</w:t>
      </w:r>
      <w:r w:rsidR="00A57912" w:rsidRPr="00EF51B6">
        <w:t>as</w:t>
      </w:r>
      <w:r w:rsidR="0022642C" w:rsidRPr="00EF51B6">
        <w:t xml:space="preserve"> made in RAN1 #116-bis</w:t>
      </w:r>
      <w:r w:rsidR="007C271A" w:rsidRPr="00EF51B6">
        <w:t xml:space="preserve"> </w:t>
      </w:r>
      <w:r w:rsidR="007C271A" w:rsidRPr="00EF51B6">
        <w:fldChar w:fldCharType="begin"/>
      </w:r>
      <w:r w:rsidR="007C271A" w:rsidRPr="00EF51B6">
        <w:instrText xml:space="preserve"> REF _Ref173488534 \r \h </w:instrText>
      </w:r>
      <w:r w:rsidR="007C271A" w:rsidRPr="00EF51B6">
        <w:fldChar w:fldCharType="separate"/>
      </w:r>
      <w:r w:rsidR="00BF2486">
        <w:t>[4]</w:t>
      </w:r>
      <w:r w:rsidR="007C271A" w:rsidRPr="00EF51B6">
        <w:fldChar w:fldCharType="end"/>
      </w:r>
      <w:r w:rsidR="0022642C" w:rsidRPr="00EF51B6">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EF51B6" w14:paraId="253924FC" w14:textId="77777777" w:rsidTr="0022642C">
        <w:trPr>
          <w:trHeight w:val="2348"/>
        </w:trPr>
        <w:tc>
          <w:tcPr>
            <w:tcW w:w="9607" w:type="dxa"/>
            <w:shd w:val="clear" w:color="auto" w:fill="auto"/>
          </w:tcPr>
          <w:p w14:paraId="6C07D68F" w14:textId="77777777" w:rsidR="0022642C" w:rsidRPr="00EF51B6" w:rsidRDefault="0022642C" w:rsidP="0022642C">
            <w:pPr>
              <w:overflowPunct/>
              <w:autoSpaceDE/>
              <w:autoSpaceDN/>
              <w:adjustRightInd/>
              <w:spacing w:after="0"/>
              <w:textAlignment w:val="auto"/>
              <w:rPr>
                <w:rFonts w:ascii="Times" w:eastAsia="Batang" w:hAnsi="Times"/>
                <w:szCs w:val="24"/>
                <w:lang w:eastAsia="x-none"/>
              </w:rPr>
            </w:pPr>
            <w:r w:rsidRPr="00EF51B6">
              <w:rPr>
                <w:rFonts w:ascii="Times" w:eastAsia="Batang" w:hAnsi="Times"/>
                <w:szCs w:val="24"/>
                <w:highlight w:val="green"/>
                <w:lang w:eastAsia="x-none"/>
              </w:rPr>
              <w:t>Agreement</w:t>
            </w:r>
          </w:p>
          <w:p w14:paraId="03BF1561" w14:textId="77777777" w:rsidR="0022642C" w:rsidRPr="00EF51B6"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 xml:space="preserve">In the target channel between Tx and Rx, scattering of a sensing target can be modelled as single scattering point or multiple scattering points </w:t>
            </w:r>
          </w:p>
          <w:p w14:paraId="54A3CD3B" w14:textId="77777777" w:rsidR="0022642C" w:rsidRPr="00EF51B6"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one or multiple incoming/output rays corresponding to a scattering point</w:t>
            </w:r>
          </w:p>
          <w:p w14:paraId="2B05239B" w14:textId="77777777" w:rsidR="0022642C" w:rsidRPr="00EF51B6"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how to select single or multiple scattering points for the target, e.g. depending on the distance between target and Tx/Rx, size/shape of target, etc.</w:t>
            </w:r>
          </w:p>
          <w:p w14:paraId="7F33BC9C" w14:textId="77777777" w:rsidR="0022642C" w:rsidRPr="00EF51B6"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Note: the sensing target can be assumed in far field of sensing Tx/Rx.</w:t>
            </w:r>
          </w:p>
          <w:p w14:paraId="7ED79B90" w14:textId="77777777" w:rsidR="0022642C" w:rsidRPr="00EF51B6"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EF51B6">
              <w:rPr>
                <w:rFonts w:ascii="Times" w:eastAsia="DengXian" w:hAnsi="Times"/>
                <w:szCs w:val="24"/>
                <w:lang w:eastAsia="zh-CN"/>
              </w:rPr>
              <w:t>FFS details to model the single or multiple scattering points</w:t>
            </w:r>
          </w:p>
          <w:p w14:paraId="477D191C" w14:textId="7D060C03" w:rsidR="0022642C" w:rsidRPr="00EF51B6" w:rsidRDefault="0022642C" w:rsidP="003940E2">
            <w:pPr>
              <w:spacing w:after="0"/>
              <w:rPr>
                <w:rFonts w:eastAsia="Times New Roman"/>
                <w:bCs/>
              </w:rPr>
            </w:pPr>
          </w:p>
        </w:tc>
      </w:tr>
    </w:tbl>
    <w:p w14:paraId="2C2A4C21" w14:textId="761642ED" w:rsidR="00233793" w:rsidRPr="00EF51B6" w:rsidRDefault="00233793" w:rsidP="00062A3D">
      <w:pPr>
        <w:jc w:val="both"/>
      </w:pPr>
    </w:p>
    <w:p w14:paraId="72106A77" w14:textId="582D2D57" w:rsidR="0022642C" w:rsidRPr="00EF51B6" w:rsidRDefault="006A539D" w:rsidP="00062A3D">
      <w:pPr>
        <w:jc w:val="both"/>
      </w:pPr>
      <w:r w:rsidRPr="00EF51B6">
        <w:t>Based on the agreement above, i</w:t>
      </w:r>
      <w:r w:rsidR="00F93F5E" w:rsidRPr="00EF51B6">
        <w:t>n the target channel between Tx and Rx, scattering of a sensing target can be modelled as single scattering point or multiple scattering points. One FFS point is how to select single or multiple scattering points for the</w:t>
      </w:r>
      <w:r w:rsidR="000A700E" w:rsidRPr="00EF51B6">
        <w:t xml:space="preserve"> sensing</w:t>
      </w:r>
      <w:r w:rsidR="00F93F5E" w:rsidRPr="00EF51B6">
        <w:t xml:space="preserve"> target. </w:t>
      </w:r>
      <w:r w:rsidR="008F547D" w:rsidRPr="00EF51B6">
        <w:t>For a</w:t>
      </w:r>
      <w:r w:rsidR="008F2103" w:rsidRPr="00EF51B6">
        <w:t xml:space="preserve"> relatively</w:t>
      </w:r>
      <w:r w:rsidR="008F547D" w:rsidRPr="00EF51B6">
        <w:t xml:space="preserve"> small </w:t>
      </w:r>
      <w:r w:rsidR="005F7C68" w:rsidRPr="00EF51B6">
        <w:t xml:space="preserve">sensing </w:t>
      </w:r>
      <w:r w:rsidR="008F547D" w:rsidRPr="00EF51B6">
        <w:t>target</w:t>
      </w:r>
      <w:r w:rsidR="000D671B" w:rsidRPr="00EF51B6">
        <w:t xml:space="preserve"> (e.g., UAV)</w:t>
      </w:r>
      <w:r w:rsidR="008F547D" w:rsidRPr="00EF51B6">
        <w:t>, we can model it as a single scattering point. However, for a relative</w:t>
      </w:r>
      <w:r w:rsidR="00E31CEE" w:rsidRPr="00EF51B6">
        <w:t>ly</w:t>
      </w:r>
      <w:r w:rsidR="008F547D" w:rsidRPr="00EF51B6">
        <w:t xml:space="preserve"> big</w:t>
      </w:r>
      <w:r w:rsidR="00E31CEE" w:rsidRPr="00EF51B6">
        <w:t xml:space="preserve"> sensing </w:t>
      </w:r>
      <w:r w:rsidR="008F547D" w:rsidRPr="00EF51B6">
        <w:t xml:space="preserve">target (e.g., vehicles), it is </w:t>
      </w:r>
      <w:r w:rsidR="006043A0" w:rsidRPr="00EF51B6">
        <w:t>too simplistic</w:t>
      </w:r>
      <w:r w:rsidR="008F547D" w:rsidRPr="00EF51B6">
        <w:t xml:space="preserve"> to model it as a single scattering point</w:t>
      </w:r>
      <w:r w:rsidR="008B708E" w:rsidRPr="00EF51B6">
        <w:t xml:space="preserve">, and thus it would be </w:t>
      </w:r>
      <w:r w:rsidR="00BB2EFC" w:rsidRPr="00EF51B6">
        <w:t>preferable</w:t>
      </w:r>
      <w:r w:rsidR="008B708E" w:rsidRPr="00EF51B6">
        <w:t xml:space="preserve"> to model it as multiple scattering points</w:t>
      </w:r>
      <w:r w:rsidR="008F547D" w:rsidRPr="00EF51B6">
        <w:t>.</w:t>
      </w:r>
      <w:r w:rsidR="00A7498C" w:rsidRPr="00EF51B6">
        <w:t xml:space="preserve"> For example, </w:t>
      </w:r>
      <w:r w:rsidR="00FB40CD" w:rsidRPr="00EF51B6">
        <w:t xml:space="preserve">a </w:t>
      </w:r>
      <w:r w:rsidR="00A7498C" w:rsidRPr="00EF51B6">
        <w:t>vehicle</w:t>
      </w:r>
      <w:r w:rsidR="00FB40CD" w:rsidRPr="00EF51B6">
        <w:t xml:space="preserve"> is </w:t>
      </w:r>
      <w:r w:rsidR="000B7A44" w:rsidRPr="00EF51B6">
        <w:t xml:space="preserve">usually </w:t>
      </w:r>
      <w:r w:rsidR="00A7498C" w:rsidRPr="00EF51B6">
        <w:t>modelled as multiple scattering points</w:t>
      </w:r>
      <w:r w:rsidR="00866807" w:rsidRPr="00EF51B6">
        <w:t xml:space="preserve"> </w:t>
      </w:r>
      <w:r w:rsidR="00866807" w:rsidRPr="00EF51B6">
        <w:fldChar w:fldCharType="begin"/>
      </w:r>
      <w:r w:rsidR="00866807" w:rsidRPr="00EF51B6">
        <w:instrText xml:space="preserve"> REF _Ref165902445 \r \h </w:instrText>
      </w:r>
      <w:r w:rsidR="00866807" w:rsidRPr="00EF51B6">
        <w:fldChar w:fldCharType="separate"/>
      </w:r>
      <w:r w:rsidR="00BF2486">
        <w:t>[6]</w:t>
      </w:r>
      <w:r w:rsidR="00866807" w:rsidRPr="00EF51B6">
        <w:fldChar w:fldCharType="end"/>
      </w:r>
      <w:r w:rsidR="008B77A2" w:rsidRPr="00EF51B6">
        <w:fldChar w:fldCharType="begin"/>
      </w:r>
      <w:r w:rsidR="008B77A2" w:rsidRPr="00EF51B6">
        <w:instrText xml:space="preserve"> REF _Ref165903194 \r \h </w:instrText>
      </w:r>
      <w:r w:rsidR="008B77A2" w:rsidRPr="00EF51B6">
        <w:fldChar w:fldCharType="separate"/>
      </w:r>
      <w:r w:rsidR="00BF2486">
        <w:t>[7]</w:t>
      </w:r>
      <w:r w:rsidR="008B77A2" w:rsidRPr="00EF51B6">
        <w:fldChar w:fldCharType="end"/>
      </w:r>
      <w:r w:rsidR="00A7498C" w:rsidRPr="00EF51B6">
        <w:t>.</w:t>
      </w:r>
      <w:r w:rsidR="008F547D" w:rsidRPr="00EF51B6">
        <w:t xml:space="preserve"> Therefore, </w:t>
      </w:r>
      <w:r w:rsidR="00D63DBE" w:rsidRPr="00EF51B6">
        <w:t>how to select single or multiple scattering points for the target should be depending on at least the size of the target.</w:t>
      </w:r>
    </w:p>
    <w:p w14:paraId="3EB8E2D9" w14:textId="02C64EE6" w:rsidR="0038067D" w:rsidRPr="00EF51B6" w:rsidRDefault="0038067D" w:rsidP="0038067D">
      <w:pPr>
        <w:pStyle w:val="3GPPNormalText"/>
        <w:rPr>
          <w:b/>
          <w:bCs/>
          <w:sz w:val="20"/>
          <w:szCs w:val="20"/>
        </w:rPr>
      </w:pPr>
      <w:bookmarkStart w:id="2" w:name="_Toc181867874"/>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2</w:t>
      </w:r>
      <w:r w:rsidRPr="00EF51B6">
        <w:rPr>
          <w:b/>
          <w:bCs/>
          <w:sz w:val="20"/>
          <w:szCs w:val="20"/>
        </w:rPr>
        <w:fldChar w:fldCharType="end"/>
      </w:r>
      <w:r w:rsidRPr="00EF51B6">
        <w:rPr>
          <w:b/>
          <w:bCs/>
          <w:sz w:val="20"/>
          <w:szCs w:val="20"/>
        </w:rPr>
        <w:t xml:space="preserve">: </w:t>
      </w:r>
      <w:r w:rsidR="00C35ED0" w:rsidRPr="00EF51B6">
        <w:rPr>
          <w:b/>
          <w:bCs/>
          <w:sz w:val="20"/>
          <w:szCs w:val="20"/>
        </w:rPr>
        <w:t>How to select single or multiple scattering points for the target is depending on at least the size of the targe</w:t>
      </w:r>
      <w:r w:rsidR="008F547D" w:rsidRPr="00EF51B6">
        <w:rPr>
          <w:b/>
          <w:bCs/>
          <w:sz w:val="20"/>
          <w:szCs w:val="20"/>
        </w:rPr>
        <w:t>t</w:t>
      </w:r>
      <w:r w:rsidRPr="00EF51B6">
        <w:rPr>
          <w:b/>
          <w:bCs/>
          <w:sz w:val="20"/>
          <w:szCs w:val="20"/>
        </w:rPr>
        <w:t>.</w:t>
      </w:r>
      <w:bookmarkEnd w:id="2"/>
    </w:p>
    <w:p w14:paraId="553FD6D0" w14:textId="754FEAB1" w:rsidR="00E01373" w:rsidRPr="00EF51B6" w:rsidRDefault="00E01373" w:rsidP="00E01373">
      <w:pPr>
        <w:pStyle w:val="Heading3"/>
        <w:rPr>
          <w:lang w:val="en-US"/>
        </w:rPr>
      </w:pPr>
      <w:r w:rsidRPr="00EF51B6">
        <w:rPr>
          <w:lang w:val="en-US"/>
        </w:rPr>
        <w:t>Multiple scattering points for a sensing target</w:t>
      </w:r>
    </w:p>
    <w:p w14:paraId="71EF5FDE" w14:textId="1A9B501F" w:rsidR="002418F9" w:rsidRPr="00EF51B6" w:rsidRDefault="007652E2" w:rsidP="002418F9">
      <w:pPr>
        <w:jc w:val="both"/>
      </w:pPr>
      <w:r w:rsidRPr="00EF51B6">
        <w:t xml:space="preserve">For a sensing target with multiple scattering points, </w:t>
      </w:r>
      <w:r w:rsidR="00017A1D" w:rsidRPr="00EF51B6">
        <w:t xml:space="preserve">the following proposal was </w:t>
      </w:r>
      <w:r w:rsidR="0033322B" w:rsidRPr="00EF51B6">
        <w:t>discussed</w:t>
      </w:r>
      <w:r w:rsidR="00017A1D" w:rsidRPr="00EF51B6">
        <w:t xml:space="preserve"> in the FL summary </w:t>
      </w:r>
      <w:r w:rsidRPr="00EF51B6">
        <w:fldChar w:fldCharType="begin"/>
      </w:r>
      <w:r w:rsidRPr="00EF51B6">
        <w:instrText xml:space="preserve"> REF _Ref173488430 \r \h </w:instrText>
      </w:r>
      <w:r w:rsidRPr="00EF51B6">
        <w:fldChar w:fldCharType="separate"/>
      </w:r>
      <w:r w:rsidR="00BF2486">
        <w:t>[3]</w:t>
      </w:r>
      <w:r w:rsidRPr="00EF51B6">
        <w:fldChar w:fldCharType="end"/>
      </w:r>
      <w:r w:rsidR="00017A1D" w:rsidRPr="00EF51B6">
        <w:t xml:space="preserve"> but </w:t>
      </w:r>
      <w:r w:rsidR="5254EEF0" w:rsidRPr="00EF51B6">
        <w:t xml:space="preserve">was </w:t>
      </w:r>
      <w:r w:rsidR="00017A1D" w:rsidRPr="00EF51B6">
        <w:t>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418F9" w:rsidRPr="00EF51B6" w14:paraId="5C3F53F8" w14:textId="77777777" w:rsidTr="00CE3429">
        <w:trPr>
          <w:trHeight w:val="2348"/>
        </w:trPr>
        <w:tc>
          <w:tcPr>
            <w:tcW w:w="9607" w:type="dxa"/>
            <w:shd w:val="clear" w:color="auto" w:fill="auto"/>
          </w:tcPr>
          <w:p w14:paraId="28A7DBD9" w14:textId="77777777" w:rsidR="006B5A58" w:rsidRPr="00EF51B6" w:rsidRDefault="006B5A58" w:rsidP="006B5A58">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cyan"/>
                <w:lang w:eastAsia="zh-CN"/>
              </w:rPr>
            </w:pPr>
            <w:r w:rsidRPr="00EF51B6">
              <w:rPr>
                <w:rFonts w:ascii="Arial" w:eastAsia="Batang" w:hAnsi="Arial"/>
                <w:bCs/>
                <w:i/>
                <w:szCs w:val="26"/>
                <w:highlight w:val="cyan"/>
                <w:lang w:eastAsia="zh-CN"/>
              </w:rPr>
              <w:t>[M][FL1] Proposal 4.4-1</w:t>
            </w:r>
          </w:p>
          <w:p w14:paraId="4AA9CEA7" w14:textId="77777777" w:rsidR="006B5A58" w:rsidRPr="00EF51B6" w:rsidRDefault="006B5A58" w:rsidP="006B5A58">
            <w:pPr>
              <w:tabs>
                <w:tab w:val="left" w:pos="0"/>
              </w:tabs>
              <w:suppressAutoHyphens/>
              <w:overflowPunct/>
              <w:autoSpaceDE/>
              <w:autoSpaceDN/>
              <w:adjustRightInd/>
              <w:spacing w:after="0"/>
              <w:textAlignment w:val="auto"/>
              <w:rPr>
                <w:rFonts w:ascii="Times" w:eastAsia="DengXian" w:hAnsi="Times"/>
                <w:lang w:eastAsia="zh-CN"/>
              </w:rPr>
            </w:pPr>
            <w:r w:rsidRPr="00EF51B6">
              <w:rPr>
                <w:rFonts w:ascii="Times" w:eastAsia="DengXian" w:hAnsi="Times"/>
                <w:lang w:eastAsia="zh-CN"/>
              </w:rPr>
              <w:t xml:space="preserve">If a target is modelled with multiple scattering points, </w:t>
            </w:r>
          </w:p>
          <w:p w14:paraId="6F69A6B2" w14:textId="77777777" w:rsidR="006B5A58" w:rsidRPr="00EF51B6"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lang w:eastAsia="zh-CN"/>
              </w:rPr>
            </w:pPr>
            <w:r w:rsidRPr="00EF51B6">
              <w:rPr>
                <w:rFonts w:ascii="Times" w:eastAsia="DengXian" w:hAnsi="Times"/>
                <w:lang w:eastAsia="zh-CN"/>
              </w:rPr>
              <w:t>RAN1 assumes the relative locations of the multiple scattering points of a target are not changed in Rel-19</w:t>
            </w:r>
          </w:p>
          <w:p w14:paraId="432CE630" w14:textId="77777777" w:rsidR="006B5A58" w:rsidRPr="00EF51B6"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eastAsia="zh-CN"/>
              </w:rPr>
            </w:pPr>
            <w:r w:rsidRPr="00EF51B6">
              <w:rPr>
                <w:rFonts w:ascii="Times" w:eastAsia="DengXian" w:hAnsi="Times"/>
                <w:lang w:eastAsia="zh-CN"/>
              </w:rPr>
              <w:t xml:space="preserve">Translational motion of the target can be modelled </w:t>
            </w:r>
          </w:p>
          <w:p w14:paraId="2C878C17" w14:textId="77777777" w:rsidR="006B5A58" w:rsidRPr="00EF51B6"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eastAsia="zh-CN"/>
              </w:rPr>
            </w:pPr>
            <w:r w:rsidRPr="00EF51B6">
              <w:rPr>
                <w:rFonts w:ascii="Times" w:eastAsia="DengXian" w:hAnsi="Times"/>
                <w:lang w:eastAsia="zh-CN"/>
              </w:rPr>
              <w:t>Rotational motion of the target is not considered in Rel-19</w:t>
            </w:r>
          </w:p>
          <w:p w14:paraId="67162139" w14:textId="77777777" w:rsidR="006B5A58" w:rsidRPr="00EF51B6"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EF51B6">
              <w:rPr>
                <w:rFonts w:ascii="Times" w:eastAsia="DengXian" w:hAnsi="Times"/>
                <w:szCs w:val="24"/>
                <w:lang w:eastAsia="zh-CN"/>
              </w:rPr>
              <w:t xml:space="preserve">RAN1 assumes </w:t>
            </w:r>
            <w:r w:rsidRPr="00EF51B6">
              <w:rPr>
                <w:rFonts w:ascii="Times" w:eastAsia="Batang" w:hAnsi="Times"/>
                <w:szCs w:val="24"/>
                <w:lang w:eastAsia="en-US"/>
              </w:rPr>
              <w:t xml:space="preserve">no rays scattered from one </w:t>
            </w:r>
            <w:r w:rsidRPr="00EF51B6">
              <w:rPr>
                <w:rFonts w:ascii="Times" w:eastAsia="DengXian" w:hAnsi="Times"/>
                <w:lang w:eastAsia="zh-CN"/>
              </w:rPr>
              <w:t xml:space="preserve">scattering </w:t>
            </w:r>
            <w:r w:rsidRPr="00EF51B6">
              <w:rPr>
                <w:rFonts w:ascii="Times" w:eastAsia="Batang" w:hAnsi="Times"/>
                <w:szCs w:val="24"/>
                <w:lang w:eastAsia="en-US"/>
              </w:rPr>
              <w:t xml:space="preserve">point to another </w:t>
            </w:r>
            <w:r w:rsidRPr="00EF51B6">
              <w:rPr>
                <w:rFonts w:ascii="Times" w:eastAsia="DengXian" w:hAnsi="Times"/>
                <w:lang w:eastAsia="zh-CN"/>
              </w:rPr>
              <w:t xml:space="preserve">scattering </w:t>
            </w:r>
            <w:r w:rsidRPr="00EF51B6">
              <w:rPr>
                <w:rFonts w:ascii="Times" w:eastAsia="Batang" w:hAnsi="Times"/>
                <w:szCs w:val="24"/>
                <w:lang w:eastAsia="en-US"/>
              </w:rPr>
              <w:t>point of the same target</w:t>
            </w:r>
          </w:p>
          <w:p w14:paraId="570583DD" w14:textId="77777777" w:rsidR="006B5A58" w:rsidRPr="00EF51B6"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EF51B6">
              <w:rPr>
                <w:rFonts w:ascii="Times" w:eastAsia="DengXian" w:hAnsi="Times"/>
                <w:szCs w:val="24"/>
                <w:lang w:eastAsia="zh-CN"/>
              </w:rPr>
              <w:t xml:space="preserve">The same </w:t>
            </w:r>
            <w:r w:rsidRPr="00EF51B6">
              <w:rPr>
                <w:rFonts w:ascii="Times" w:eastAsia="DengXian" w:hAnsi="Times"/>
                <w:lang w:eastAsia="zh-CN"/>
              </w:rPr>
              <w:t>set</w:t>
            </w:r>
            <w:r w:rsidRPr="00EF51B6">
              <w:rPr>
                <w:rFonts w:ascii="Times" w:eastAsia="DengXian" w:hAnsi="Times"/>
                <w:szCs w:val="24"/>
                <w:lang w:eastAsia="zh-CN"/>
              </w:rPr>
              <w:t xml:space="preserve"> of scattering points of a target is applied in the channel model for each pair of sensing Tx/Rx</w:t>
            </w:r>
          </w:p>
          <w:p w14:paraId="4A272EE8" w14:textId="77777777" w:rsidR="002418F9" w:rsidRPr="00EF51B6" w:rsidRDefault="002418F9" w:rsidP="006B5A58">
            <w:pPr>
              <w:overflowPunct/>
              <w:autoSpaceDE/>
              <w:autoSpaceDN/>
              <w:adjustRightInd/>
              <w:spacing w:after="0"/>
              <w:textAlignment w:val="auto"/>
              <w:rPr>
                <w:rFonts w:eastAsia="Times New Roman"/>
                <w:bCs/>
              </w:rPr>
            </w:pPr>
          </w:p>
        </w:tc>
      </w:tr>
    </w:tbl>
    <w:p w14:paraId="2413CFEC" w14:textId="77777777" w:rsidR="00115E42" w:rsidRPr="00EF51B6" w:rsidRDefault="00115E42" w:rsidP="00062A3D">
      <w:pPr>
        <w:jc w:val="both"/>
      </w:pPr>
    </w:p>
    <w:p w14:paraId="241CDD01" w14:textId="5E4E39E8" w:rsidR="007D534A" w:rsidRPr="00EF51B6" w:rsidRDefault="00E6758B" w:rsidP="00062A3D">
      <w:pPr>
        <w:jc w:val="both"/>
      </w:pPr>
      <w:r w:rsidRPr="00EF51B6">
        <w:t xml:space="preserve">We agree that the translational motion of the target </w:t>
      </w:r>
      <w:r w:rsidR="001A7632" w:rsidRPr="00EF51B6">
        <w:t>can be</w:t>
      </w:r>
      <w:r w:rsidRPr="00EF51B6">
        <w:t xml:space="preserve"> modelled. </w:t>
      </w:r>
      <w:r w:rsidR="00BC3FE6" w:rsidRPr="00EF51B6">
        <w:t xml:space="preserve">On the other hand, </w:t>
      </w:r>
      <w:r w:rsidR="003E687D" w:rsidRPr="00EF51B6">
        <w:t xml:space="preserve">we do not agree that the </w:t>
      </w:r>
      <w:r w:rsidR="00E14EEC" w:rsidRPr="00EF51B6">
        <w:t>r</w:t>
      </w:r>
      <w:r w:rsidR="006C2758" w:rsidRPr="00EF51B6">
        <w:t>otational motion of the target is not considered</w:t>
      </w:r>
      <w:r w:rsidR="008F61FD" w:rsidRPr="00EF51B6">
        <w:t xml:space="preserve"> in Rel-19</w:t>
      </w:r>
      <w:r w:rsidR="003E687D" w:rsidRPr="00EF51B6">
        <w:t>.</w:t>
      </w:r>
      <w:r w:rsidR="006C2758" w:rsidRPr="00EF51B6">
        <w:t xml:space="preserve"> </w:t>
      </w:r>
      <w:r w:rsidR="003E687D" w:rsidRPr="00EF51B6">
        <w:t>C</w:t>
      </w:r>
      <w:r w:rsidR="00D611D7" w:rsidRPr="00EF51B6">
        <w:t>onsidering the rotational motion of the target is important in automotive scenarios</w:t>
      </w:r>
      <w:r w:rsidR="00D35ABD" w:rsidRPr="00EF51B6">
        <w:t>.</w:t>
      </w:r>
      <w:r w:rsidR="001632FB" w:rsidRPr="00EF51B6">
        <w:t xml:space="preserve"> This is because </w:t>
      </w:r>
      <w:r w:rsidR="002971C7" w:rsidRPr="00EF51B6">
        <w:t xml:space="preserve">a </w:t>
      </w:r>
      <w:r w:rsidR="001632FB" w:rsidRPr="00EF51B6">
        <w:t xml:space="preserve">vehicle </w:t>
      </w:r>
      <w:r w:rsidR="002971C7" w:rsidRPr="00EF51B6">
        <w:t>is</w:t>
      </w:r>
      <w:r w:rsidR="001632FB" w:rsidRPr="00EF51B6">
        <w:t xml:space="preserve"> usually modelled as multiple scattering points </w:t>
      </w:r>
      <w:r w:rsidR="001632FB" w:rsidRPr="00EF51B6">
        <w:fldChar w:fldCharType="begin"/>
      </w:r>
      <w:r w:rsidR="001632FB" w:rsidRPr="00EF51B6">
        <w:instrText xml:space="preserve"> REF _Ref165902445 \r \h </w:instrText>
      </w:r>
      <w:r w:rsidR="001632FB" w:rsidRPr="00EF51B6">
        <w:fldChar w:fldCharType="separate"/>
      </w:r>
      <w:r w:rsidR="00BF2486">
        <w:t>[6]</w:t>
      </w:r>
      <w:r w:rsidR="001632FB" w:rsidRPr="00EF51B6">
        <w:fldChar w:fldCharType="end"/>
      </w:r>
      <w:r w:rsidR="001632FB" w:rsidRPr="00EF51B6">
        <w:fldChar w:fldCharType="begin"/>
      </w:r>
      <w:r w:rsidR="001632FB" w:rsidRPr="00EF51B6">
        <w:instrText xml:space="preserve"> REF _Ref165903194 \r \h </w:instrText>
      </w:r>
      <w:r w:rsidR="001632FB" w:rsidRPr="00EF51B6">
        <w:fldChar w:fldCharType="separate"/>
      </w:r>
      <w:r w:rsidR="00BF2486">
        <w:t>[7]</w:t>
      </w:r>
      <w:r w:rsidR="001632FB" w:rsidRPr="00EF51B6">
        <w:fldChar w:fldCharType="end"/>
      </w:r>
      <w:r w:rsidR="001632FB" w:rsidRPr="00EF51B6">
        <w:t>, and also vehicles</w:t>
      </w:r>
      <w:r w:rsidR="004D2810" w:rsidRPr="00EF51B6">
        <w:t xml:space="preserve"> </w:t>
      </w:r>
      <w:r w:rsidR="006D6CAB" w:rsidRPr="00EF51B6">
        <w:t xml:space="preserve">frequently execute </w:t>
      </w:r>
      <w:r w:rsidR="001632FB" w:rsidRPr="00EF51B6">
        <w:t xml:space="preserve">rotational </w:t>
      </w:r>
      <w:r w:rsidR="006D6CAB" w:rsidRPr="00EF51B6">
        <w:t xml:space="preserve">maneuvers </w:t>
      </w:r>
      <w:r w:rsidR="001632FB" w:rsidRPr="00EF51B6">
        <w:t>(e.g., left/right</w:t>
      </w:r>
      <w:r w:rsidR="00493588" w:rsidRPr="00EF51B6">
        <w:t>-turn</w:t>
      </w:r>
      <w:r w:rsidR="001632FB" w:rsidRPr="00EF51B6">
        <w:t>, U-turn).</w:t>
      </w:r>
      <w:r w:rsidR="00FE6C99" w:rsidRPr="00EF51B6">
        <w:t xml:space="preserve"> For example,</w:t>
      </w:r>
      <w:r w:rsidR="00590BA1" w:rsidRPr="00EF51B6">
        <w:t xml:space="preserve"> </w:t>
      </w:r>
      <w:r w:rsidR="00FE6C99" w:rsidRPr="00EF51B6">
        <w:t>w</w:t>
      </w:r>
      <w:r w:rsidR="00590BA1" w:rsidRPr="00EF51B6">
        <w:t>hen a vehicle as a target turns left or right at an intersection</w:t>
      </w:r>
      <w:r w:rsidR="00D35ABD" w:rsidRPr="00EF51B6">
        <w:t>, the multiple scattering points of the vehicle should be rotated accordingly</w:t>
      </w:r>
      <w:r w:rsidR="00E02551" w:rsidRPr="00EF51B6">
        <w:t xml:space="preserve"> in the azimuth angle</w:t>
      </w:r>
      <w:r w:rsidR="002524DD" w:rsidRPr="00EF51B6">
        <w:t>.</w:t>
      </w:r>
      <w:r w:rsidR="00D35ABD" w:rsidRPr="00EF51B6">
        <w:t xml:space="preserve"> Without considering the rotational motion of the target, </w:t>
      </w:r>
      <w:r w:rsidR="00D611D7" w:rsidRPr="00EF51B6">
        <w:t xml:space="preserve"> </w:t>
      </w:r>
      <w:r w:rsidR="0092294E" w:rsidRPr="00EF51B6">
        <w:t>it would result in unrealistic scattering. Therefore, we propose to consider</w:t>
      </w:r>
      <w:r w:rsidR="00E908DF" w:rsidRPr="00EF51B6">
        <w:t xml:space="preserve"> both</w:t>
      </w:r>
      <w:r w:rsidR="0092294E" w:rsidRPr="00EF51B6">
        <w:t xml:space="preserve"> the</w:t>
      </w:r>
      <w:r w:rsidR="00E908DF" w:rsidRPr="00EF51B6">
        <w:t xml:space="preserve"> translational motion and</w:t>
      </w:r>
      <w:r w:rsidR="0092294E" w:rsidRPr="00EF51B6">
        <w:t xml:space="preserve"> rotational motion of the target.</w:t>
      </w:r>
    </w:p>
    <w:p w14:paraId="3C5BE2C2" w14:textId="0DF4AB9D" w:rsidR="00BA366F" w:rsidRPr="00EF51B6" w:rsidRDefault="00BA366F" w:rsidP="00BA366F">
      <w:pPr>
        <w:pStyle w:val="3GPPNormalText"/>
        <w:rPr>
          <w:b/>
          <w:bCs/>
          <w:sz w:val="20"/>
          <w:szCs w:val="20"/>
        </w:rPr>
      </w:pPr>
      <w:bookmarkStart w:id="3" w:name="_Toc181867875"/>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3</w:t>
      </w:r>
      <w:r w:rsidRPr="00EF51B6">
        <w:rPr>
          <w:b/>
          <w:bCs/>
          <w:sz w:val="20"/>
          <w:szCs w:val="20"/>
        </w:rPr>
        <w:fldChar w:fldCharType="end"/>
      </w:r>
      <w:r w:rsidRPr="00EF51B6">
        <w:rPr>
          <w:b/>
          <w:bCs/>
          <w:sz w:val="20"/>
          <w:szCs w:val="20"/>
        </w:rPr>
        <w:t xml:space="preserve">: If a target is modelled with multiple scattering points, </w:t>
      </w:r>
      <w:r w:rsidR="00C72F08" w:rsidRPr="00EF51B6">
        <w:rPr>
          <w:b/>
          <w:bCs/>
          <w:sz w:val="20"/>
          <w:szCs w:val="20"/>
        </w:rPr>
        <w:t xml:space="preserve">both </w:t>
      </w:r>
      <w:r w:rsidRPr="00EF51B6">
        <w:rPr>
          <w:b/>
          <w:bCs/>
          <w:sz w:val="20"/>
          <w:szCs w:val="20"/>
        </w:rPr>
        <w:t>the</w:t>
      </w:r>
      <w:r w:rsidR="00C72F08" w:rsidRPr="00EF51B6">
        <w:rPr>
          <w:b/>
          <w:bCs/>
          <w:sz w:val="20"/>
          <w:szCs w:val="20"/>
        </w:rPr>
        <w:t xml:space="preserve"> translation motion and</w:t>
      </w:r>
      <w:r w:rsidRPr="00EF51B6">
        <w:rPr>
          <w:b/>
          <w:bCs/>
          <w:sz w:val="20"/>
          <w:szCs w:val="20"/>
        </w:rPr>
        <w:t xml:space="preserve"> rotational motion of the target </w:t>
      </w:r>
      <w:r w:rsidR="00904AFF" w:rsidRPr="00EF51B6">
        <w:rPr>
          <w:b/>
          <w:bCs/>
          <w:sz w:val="20"/>
          <w:szCs w:val="20"/>
        </w:rPr>
        <w:t>are</w:t>
      </w:r>
      <w:r w:rsidRPr="00EF51B6">
        <w:rPr>
          <w:b/>
          <w:bCs/>
          <w:sz w:val="20"/>
          <w:szCs w:val="20"/>
        </w:rPr>
        <w:t xml:space="preserve"> considered.</w:t>
      </w:r>
      <w:bookmarkEnd w:id="3"/>
    </w:p>
    <w:p w14:paraId="6631F1F1" w14:textId="69302FC4" w:rsidR="00352340" w:rsidRPr="00EF51B6" w:rsidRDefault="00352340" w:rsidP="00352340">
      <w:pPr>
        <w:pStyle w:val="Heading3"/>
        <w:rPr>
          <w:lang w:val="en-US"/>
        </w:rPr>
      </w:pPr>
      <w:r w:rsidRPr="00EF51B6">
        <w:rPr>
          <w:lang w:val="en-US"/>
        </w:rPr>
        <w:lastRenderedPageBreak/>
        <w:t>RCS model for a vehicle</w:t>
      </w:r>
    </w:p>
    <w:p w14:paraId="1BA9B792" w14:textId="3DDAE020" w:rsidR="008E1CFE" w:rsidRPr="00EF51B6" w:rsidRDefault="008E1CFE" w:rsidP="008E1CFE">
      <w:pPr>
        <w:jc w:val="both"/>
      </w:pPr>
      <w:r w:rsidRPr="00EF51B6">
        <w:t>In RAN1 #118bis, for RCS model</w:t>
      </w:r>
      <w:r w:rsidR="00D51287" w:rsidRPr="00EF51B6">
        <w:t>ling</w:t>
      </w:r>
      <w:r w:rsidRPr="00EF51B6">
        <w:t>, the following was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8E1CFE" w:rsidRPr="00EF51B6" w14:paraId="63AAE88E" w14:textId="77777777" w:rsidTr="001B4BA9">
        <w:trPr>
          <w:trHeight w:val="2348"/>
        </w:trPr>
        <w:tc>
          <w:tcPr>
            <w:tcW w:w="9607" w:type="dxa"/>
            <w:shd w:val="clear" w:color="auto" w:fill="auto"/>
          </w:tcPr>
          <w:p w14:paraId="05BA3004" w14:textId="77777777" w:rsidR="00955656" w:rsidRPr="00761273" w:rsidRDefault="00955656" w:rsidP="00955656">
            <w:pPr>
              <w:overflowPunct/>
              <w:autoSpaceDE/>
              <w:autoSpaceDN/>
              <w:adjustRightInd/>
              <w:spacing w:after="0"/>
              <w:jc w:val="both"/>
              <w:textAlignment w:val="auto"/>
              <w:rPr>
                <w:rFonts w:eastAsia="Malgun Gothic"/>
                <w:highlight w:val="green"/>
                <w:lang w:eastAsia="en-US"/>
              </w:rPr>
            </w:pPr>
            <w:r w:rsidRPr="00761273">
              <w:rPr>
                <w:rFonts w:eastAsia="Malgun Gothic"/>
                <w:highlight w:val="green"/>
                <w:lang w:eastAsia="en-US"/>
              </w:rPr>
              <w:t>Agreement</w:t>
            </w:r>
          </w:p>
          <w:p w14:paraId="52D0BEE0" w14:textId="77777777" w:rsidR="00955656" w:rsidRPr="00761273" w:rsidRDefault="00955656" w:rsidP="00955656">
            <w:pPr>
              <w:tabs>
                <w:tab w:val="left" w:pos="0"/>
              </w:tabs>
              <w:overflowPunct/>
              <w:autoSpaceDE/>
              <w:autoSpaceDN/>
              <w:adjustRightInd/>
              <w:spacing w:after="0"/>
              <w:textAlignment w:val="auto"/>
              <w:rPr>
                <w:rFonts w:ascii="Times" w:eastAsia="DengXian" w:hAnsi="Times"/>
                <w:szCs w:val="24"/>
                <w:lang w:eastAsia="zh-CN"/>
              </w:rPr>
            </w:pPr>
            <w:r w:rsidRPr="00761273">
              <w:rPr>
                <w:rFonts w:ascii="Times" w:eastAsia="DengXian" w:hAnsi="Times"/>
                <w:szCs w:val="24"/>
                <w:lang w:eastAsia="zh-CN"/>
              </w:rPr>
              <w:t xml:space="preserve">RAN1 strives to define a single option per target per monostatic/bistatic sensing mode from the following two options to generate RCS values/patterns for a scattering point of a target. </w:t>
            </w:r>
          </w:p>
          <w:p w14:paraId="2D3784C6" w14:textId="77777777" w:rsidR="00955656" w:rsidRPr="00761273" w:rsidRDefault="00955656" w:rsidP="00955656">
            <w:pPr>
              <w:numPr>
                <w:ilvl w:val="0"/>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Option 2: The RCS=A*B of a scattering point can be generated by</w:t>
            </w:r>
          </w:p>
          <w:p w14:paraId="45ED5AE6"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A is commonly applied to any </w:t>
            </w:r>
            <w:r w:rsidRPr="00761273">
              <w:rPr>
                <w:rFonts w:ascii="Times" w:eastAsia="DengXian" w:hAnsi="Times"/>
                <w:lang w:eastAsia="zh-CN"/>
              </w:rPr>
              <w:t>incident/scattered angles at the scattering point</w:t>
            </w:r>
          </w:p>
          <w:p w14:paraId="3DC50185" w14:textId="77777777" w:rsidR="00955656" w:rsidRPr="00761273" w:rsidRDefault="00955656" w:rsidP="00955656">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A is</w:t>
            </w:r>
            <w:r w:rsidRPr="00761273">
              <w:rPr>
                <w:rFonts w:ascii="Times" w:eastAsia="Batang" w:hAnsi="Times"/>
                <w:lang w:eastAsia="zh-CN"/>
              </w:rPr>
              <w:t xml:space="preserve"> [mean] RCS value. </w:t>
            </w:r>
            <w:r w:rsidRPr="00761273">
              <w:rPr>
                <w:rFonts w:ascii="Times" w:eastAsia="DengXian" w:hAnsi="Times"/>
                <w:lang w:eastAsia="zh-CN"/>
              </w:rPr>
              <w:t>FFS value(s) A</w:t>
            </w:r>
          </w:p>
          <w:p w14:paraId="49D82E99" w14:textId="77777777" w:rsidR="00955656" w:rsidRPr="00761273" w:rsidRDefault="00955656" w:rsidP="00955656">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Note: Mean RCS value is defined as the mean value of the distribution of RCS</w:t>
            </w:r>
          </w:p>
          <w:p w14:paraId="058070E9"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B </w:t>
            </w:r>
          </w:p>
          <w:p w14:paraId="2B785F81" w14:textId="77777777" w:rsidR="00955656" w:rsidRPr="00761273" w:rsidRDefault="00955656" w:rsidP="00955656">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B is generated by [log-normal] distribution, the related [log-normal] distribution has mean </w:t>
            </w:r>
            <w:r w:rsidRPr="00761273">
              <w:rPr>
                <w:rFonts w:eastAsia="Batang"/>
                <w:lang w:eastAsia="zh-CN"/>
              </w:rPr>
              <w:t>μ=1</w:t>
            </w:r>
            <w:r w:rsidRPr="00761273">
              <w:rPr>
                <w:rFonts w:ascii="Times" w:eastAsia="Batang" w:hAnsi="Times"/>
                <w:lang w:eastAsia="zh-CN"/>
              </w:rPr>
              <w:t xml:space="preserve"> and variance </w:t>
            </w:r>
            <w:r w:rsidRPr="00761273">
              <w:rPr>
                <w:rFonts w:eastAsia="Batang"/>
                <w:lang w:eastAsia="zh-CN"/>
              </w:rPr>
              <w:t>V</w:t>
            </w:r>
            <w:r w:rsidRPr="00761273">
              <w:rPr>
                <w:rFonts w:ascii="Times" w:eastAsia="Batang" w:hAnsi="Times"/>
                <w:lang w:eastAsia="zh-CN"/>
              </w:rPr>
              <w:t xml:space="preserve">, FFS </w:t>
            </w:r>
            <w:r w:rsidRPr="00761273">
              <w:rPr>
                <w:rFonts w:eastAsia="Batang"/>
                <w:lang w:eastAsia="zh-CN"/>
              </w:rPr>
              <w:t>σ</w:t>
            </w:r>
            <w:r w:rsidRPr="00761273">
              <w:rPr>
                <w:rFonts w:eastAsia="Batang"/>
                <w:vertAlign w:val="superscript"/>
                <w:lang w:eastAsia="zh-CN"/>
              </w:rPr>
              <w:t>2</w:t>
            </w:r>
          </w:p>
          <w:p w14:paraId="43F4AEEE" w14:textId="77777777" w:rsidR="00955656" w:rsidRPr="00761273" w:rsidRDefault="00955656" w:rsidP="00955656">
            <w:pPr>
              <w:numPr>
                <w:ilvl w:val="3"/>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 xml:space="preserve">B is separately generated for each direct/indirect path at the </w:t>
            </w:r>
            <w:r w:rsidRPr="00761273">
              <w:rPr>
                <w:rFonts w:ascii="Times" w:eastAsia="DengXian" w:hAnsi="Times"/>
                <w:szCs w:val="24"/>
                <w:lang w:eastAsia="zh-CN"/>
              </w:rPr>
              <w:t>scattering point</w:t>
            </w:r>
            <w:r w:rsidRPr="00761273">
              <w:rPr>
                <w:rFonts w:ascii="Times" w:eastAsia="DengXian" w:hAnsi="Times"/>
                <w:lang w:eastAsia="zh-CN"/>
              </w:rPr>
              <w:t>. FFS correlation dependent on the incident/scattered angles of the direct/indirect paths</w:t>
            </w:r>
          </w:p>
          <w:p w14:paraId="1CE7BCDA"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FFS whether/how power of all generated direct/indirect paths need to be normalized considering impact of RCS</w:t>
            </w:r>
          </w:p>
          <w:p w14:paraId="0144A940" w14:textId="77777777" w:rsidR="00955656" w:rsidRPr="00761273" w:rsidRDefault="00955656" w:rsidP="00955656">
            <w:pPr>
              <w:numPr>
                <w:ilvl w:val="0"/>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Option 3: The RCS=A*B=A*B1*B2 of a scattering point can be generated by</w:t>
            </w:r>
          </w:p>
          <w:p w14:paraId="421DBC9D"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The component A is commonly applied to any </w:t>
            </w:r>
            <w:r w:rsidRPr="00761273">
              <w:rPr>
                <w:rFonts w:ascii="Times" w:eastAsia="DengXian" w:hAnsi="Times"/>
                <w:lang w:eastAsia="zh-CN"/>
              </w:rPr>
              <w:t>incident/scattered angles at the scattering point</w:t>
            </w:r>
          </w:p>
          <w:p w14:paraId="09D9AE01" w14:textId="77777777" w:rsidR="00955656" w:rsidRPr="00761273" w:rsidRDefault="00955656" w:rsidP="00955656">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FFS: A = 1 m</w:t>
            </w:r>
            <w:r w:rsidRPr="00761273">
              <w:rPr>
                <w:rFonts w:ascii="Times" w:eastAsia="DengXian" w:hAnsi="Times"/>
                <w:vertAlign w:val="superscript"/>
                <w:lang w:eastAsia="zh-CN"/>
              </w:rPr>
              <w:t>2</w:t>
            </w:r>
            <w:r w:rsidRPr="00761273">
              <w:rPr>
                <w:rFonts w:ascii="Times" w:eastAsia="DengXian" w:hAnsi="Times"/>
                <w:lang w:eastAsia="zh-CN"/>
              </w:rPr>
              <w:t xml:space="preserve"> or </w:t>
            </w:r>
            <w:r w:rsidRPr="00761273">
              <w:rPr>
                <w:rFonts w:ascii="Times" w:eastAsia="Batang" w:hAnsi="Times"/>
                <w:lang w:eastAsia="zh-CN"/>
              </w:rPr>
              <w:t>[mean] RCS value</w:t>
            </w:r>
          </w:p>
          <w:p w14:paraId="7EF50891" w14:textId="77777777" w:rsidR="00955656" w:rsidRPr="00761273" w:rsidRDefault="00955656" w:rsidP="00955656">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Note: Mean RCS value is defined as the mean value of the distribution of RCS</w:t>
            </w:r>
          </w:p>
          <w:p w14:paraId="1956A953"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The component B is further split into B1, B2, i.e., B=B1*B2</w:t>
            </w:r>
          </w:p>
          <w:p w14:paraId="2CAA985D" w14:textId="77777777" w:rsidR="00955656" w:rsidRPr="00761273" w:rsidRDefault="00955656" w:rsidP="00955656">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B1 is deterministic based on incident/scattered angles</w:t>
            </w:r>
          </w:p>
          <w:p w14:paraId="27A3FF01" w14:textId="77777777" w:rsidR="00955656" w:rsidRPr="00761273" w:rsidRDefault="00955656" w:rsidP="00955656">
            <w:pPr>
              <w:numPr>
                <w:ilvl w:val="3"/>
                <w:numId w:val="24"/>
              </w:numPr>
              <w:suppressAutoHyphens/>
              <w:overflowPunct/>
              <w:autoSpaceDE/>
              <w:autoSpaceDN/>
              <w:adjustRightInd/>
              <w:spacing w:after="0"/>
              <w:textAlignment w:val="auto"/>
              <w:rPr>
                <w:rFonts w:ascii="Times" w:eastAsia="Batang" w:hAnsi="Times"/>
                <w:lang w:eastAsia="zh-CN"/>
              </w:rPr>
            </w:pPr>
            <w:r w:rsidRPr="00761273">
              <w:rPr>
                <w:rFonts w:ascii="Times" w:eastAsia="DengXian" w:hAnsi="Times"/>
                <w:lang w:eastAsia="zh-CN"/>
              </w:rPr>
              <w:t>FFS: B1 is defined by a function or by a table</w:t>
            </w:r>
          </w:p>
          <w:p w14:paraId="597A8D52" w14:textId="77777777" w:rsidR="00955656" w:rsidRPr="00761273" w:rsidRDefault="00955656" w:rsidP="00955656">
            <w:pPr>
              <w:numPr>
                <w:ilvl w:val="2"/>
                <w:numId w:val="24"/>
              </w:numPr>
              <w:suppressAutoHyphens/>
              <w:overflowPunct/>
              <w:autoSpaceDE/>
              <w:autoSpaceDN/>
              <w:adjustRightInd/>
              <w:spacing w:after="0"/>
              <w:textAlignment w:val="auto"/>
              <w:rPr>
                <w:rFonts w:ascii="Times" w:eastAsia="Batang" w:hAnsi="Times"/>
                <w:lang w:eastAsia="zh-CN"/>
              </w:rPr>
            </w:pPr>
            <w:r w:rsidRPr="00761273">
              <w:rPr>
                <w:rFonts w:ascii="Times" w:eastAsia="Batang" w:hAnsi="Times"/>
                <w:lang w:eastAsia="zh-CN"/>
              </w:rPr>
              <w:t xml:space="preserve">B2 is generated by [log-normal] distribution, the related [log-normal] distribution has mean </w:t>
            </w:r>
            <w:r w:rsidRPr="00761273">
              <w:rPr>
                <w:rFonts w:eastAsia="Batang"/>
                <w:lang w:eastAsia="zh-CN"/>
              </w:rPr>
              <w:t>μ=1</w:t>
            </w:r>
            <w:r w:rsidRPr="00761273">
              <w:rPr>
                <w:rFonts w:ascii="Times" w:eastAsia="Batang" w:hAnsi="Times"/>
                <w:lang w:eastAsia="zh-CN"/>
              </w:rPr>
              <w:t xml:space="preserve"> and variance </w:t>
            </w:r>
            <w:r w:rsidRPr="00761273">
              <w:rPr>
                <w:rFonts w:eastAsia="Batang"/>
                <w:lang w:eastAsia="zh-CN"/>
              </w:rPr>
              <w:t>V</w:t>
            </w:r>
            <w:r w:rsidRPr="00761273">
              <w:rPr>
                <w:rFonts w:ascii="Times" w:eastAsia="Batang" w:hAnsi="Times"/>
                <w:lang w:eastAsia="zh-CN"/>
              </w:rPr>
              <w:t xml:space="preserve">, FFS </w:t>
            </w:r>
            <w:r w:rsidRPr="00761273">
              <w:rPr>
                <w:rFonts w:eastAsia="Batang"/>
                <w:lang w:eastAsia="zh-CN"/>
              </w:rPr>
              <w:t>σ</w:t>
            </w:r>
            <w:r w:rsidRPr="00761273">
              <w:rPr>
                <w:rFonts w:eastAsia="Batang"/>
                <w:vertAlign w:val="superscript"/>
                <w:lang w:eastAsia="zh-CN"/>
              </w:rPr>
              <w:t>2</w:t>
            </w:r>
          </w:p>
          <w:p w14:paraId="4D8C7953" w14:textId="77777777" w:rsidR="00955656" w:rsidRPr="00761273" w:rsidRDefault="00955656" w:rsidP="00955656">
            <w:pPr>
              <w:numPr>
                <w:ilvl w:val="3"/>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 xml:space="preserve">B2 is separately generated for each direct/indirect path at the </w:t>
            </w:r>
            <w:r w:rsidRPr="00761273">
              <w:rPr>
                <w:rFonts w:ascii="Times" w:eastAsia="DengXian" w:hAnsi="Times"/>
                <w:szCs w:val="24"/>
                <w:lang w:eastAsia="zh-CN"/>
              </w:rPr>
              <w:t>scattering point</w:t>
            </w:r>
            <w:r w:rsidRPr="00761273">
              <w:rPr>
                <w:rFonts w:ascii="Times" w:eastAsia="DengXian" w:hAnsi="Times"/>
                <w:lang w:eastAsia="zh-CN"/>
              </w:rPr>
              <w:t>. FFS correlation dependent on the incident/scattered angles of the direct/indirect paths</w:t>
            </w:r>
          </w:p>
          <w:p w14:paraId="21174CA1" w14:textId="77777777" w:rsidR="00955656" w:rsidRPr="00761273" w:rsidRDefault="00955656" w:rsidP="00955656">
            <w:pPr>
              <w:numPr>
                <w:ilvl w:val="1"/>
                <w:numId w:val="24"/>
              </w:numPr>
              <w:suppressAutoHyphens/>
              <w:overflowPunct/>
              <w:autoSpaceDE/>
              <w:autoSpaceDN/>
              <w:adjustRightInd/>
              <w:spacing w:after="0"/>
              <w:textAlignment w:val="auto"/>
              <w:rPr>
                <w:rFonts w:ascii="Times" w:eastAsia="DengXian" w:hAnsi="Times"/>
                <w:lang w:eastAsia="zh-CN"/>
              </w:rPr>
            </w:pPr>
            <w:r w:rsidRPr="00761273">
              <w:rPr>
                <w:rFonts w:ascii="Times" w:eastAsia="DengXian" w:hAnsi="Times"/>
                <w:lang w:eastAsia="zh-CN"/>
              </w:rPr>
              <w:t>FFS whether/how power of all generated direct/indirect paths need to be normalized considering impact of RCS</w:t>
            </w:r>
          </w:p>
          <w:p w14:paraId="4C22873C" w14:textId="77777777" w:rsidR="008E1CFE" w:rsidRPr="00EF51B6" w:rsidRDefault="008E1CFE" w:rsidP="001B4BA9">
            <w:pPr>
              <w:overflowPunct/>
              <w:autoSpaceDE/>
              <w:autoSpaceDN/>
              <w:adjustRightInd/>
              <w:spacing w:after="0"/>
              <w:textAlignment w:val="auto"/>
              <w:rPr>
                <w:rFonts w:eastAsia="Times New Roman"/>
                <w:bCs/>
              </w:rPr>
            </w:pPr>
          </w:p>
        </w:tc>
      </w:tr>
    </w:tbl>
    <w:p w14:paraId="5DF0A319" w14:textId="77777777" w:rsidR="00352340" w:rsidRPr="00EF51B6" w:rsidRDefault="00352340" w:rsidP="00BA366F">
      <w:pPr>
        <w:pStyle w:val="3GPPNormalText"/>
        <w:rPr>
          <w:b/>
          <w:bCs/>
          <w:sz w:val="20"/>
          <w:szCs w:val="20"/>
        </w:rPr>
      </w:pPr>
    </w:p>
    <w:p w14:paraId="04430F2C" w14:textId="5C5E9217" w:rsidR="008E1CFE" w:rsidRPr="00EF51B6" w:rsidRDefault="007B2598" w:rsidP="00BA366F">
      <w:pPr>
        <w:pStyle w:val="3GPPNormalText"/>
        <w:rPr>
          <w:sz w:val="20"/>
          <w:szCs w:val="20"/>
        </w:rPr>
      </w:pPr>
      <w:r w:rsidRPr="00EF51B6">
        <w:rPr>
          <w:sz w:val="20"/>
          <w:szCs w:val="20"/>
        </w:rPr>
        <w:t>One open question is which RCS option should be used for RCS model of a vehicle.</w:t>
      </w:r>
      <w:r w:rsidR="006177E2" w:rsidRPr="00EF51B6">
        <w:rPr>
          <w:sz w:val="20"/>
          <w:szCs w:val="20"/>
        </w:rPr>
        <w:t xml:space="preserve"> The main difference between </w:t>
      </w:r>
      <w:r w:rsidR="007A39D4" w:rsidRPr="00EF51B6">
        <w:rPr>
          <w:sz w:val="20"/>
          <w:szCs w:val="20"/>
        </w:rPr>
        <w:t xml:space="preserve">RCS </w:t>
      </w:r>
      <w:r w:rsidR="006177E2" w:rsidRPr="00EF51B6">
        <w:rPr>
          <w:sz w:val="20"/>
          <w:szCs w:val="20"/>
        </w:rPr>
        <w:t>Option</w:t>
      </w:r>
      <w:r w:rsidR="000D1778" w:rsidRPr="00EF51B6">
        <w:rPr>
          <w:sz w:val="20"/>
          <w:szCs w:val="20"/>
        </w:rPr>
        <w:t>s</w:t>
      </w:r>
      <w:r w:rsidR="006177E2" w:rsidRPr="00EF51B6">
        <w:rPr>
          <w:sz w:val="20"/>
          <w:szCs w:val="20"/>
        </w:rPr>
        <w:t xml:space="preserve"> 2 and 3 is that </w:t>
      </w:r>
      <w:r w:rsidR="004C07D7" w:rsidRPr="00EF51B6">
        <w:rPr>
          <w:sz w:val="20"/>
          <w:szCs w:val="20"/>
        </w:rPr>
        <w:t xml:space="preserve">RCS </w:t>
      </w:r>
      <w:r w:rsidR="006177E2" w:rsidRPr="00EF51B6">
        <w:rPr>
          <w:sz w:val="20"/>
          <w:szCs w:val="20"/>
        </w:rPr>
        <w:t xml:space="preserve">Option 3 considers </w:t>
      </w:r>
      <w:r w:rsidR="00434724" w:rsidRPr="00EF51B6">
        <w:rPr>
          <w:sz w:val="20"/>
          <w:szCs w:val="20"/>
        </w:rPr>
        <w:t xml:space="preserve">the component </w:t>
      </w:r>
      <w:r w:rsidR="006177E2" w:rsidRPr="00EF51B6">
        <w:rPr>
          <w:sz w:val="20"/>
          <w:szCs w:val="20"/>
        </w:rPr>
        <w:t>B1, which is a deterministic component based on incident/scattered angle, wh</w:t>
      </w:r>
      <w:r w:rsidR="00C80B92" w:rsidRPr="00EF51B6">
        <w:rPr>
          <w:sz w:val="20"/>
          <w:szCs w:val="20"/>
        </w:rPr>
        <w:t>ereas</w:t>
      </w:r>
      <w:r w:rsidR="006177E2" w:rsidRPr="00EF51B6">
        <w:rPr>
          <w:sz w:val="20"/>
          <w:szCs w:val="20"/>
        </w:rPr>
        <w:t xml:space="preserve"> </w:t>
      </w:r>
      <w:r w:rsidR="005B5194" w:rsidRPr="00EF51B6">
        <w:rPr>
          <w:sz w:val="20"/>
          <w:szCs w:val="20"/>
        </w:rPr>
        <w:t xml:space="preserve">RCS </w:t>
      </w:r>
      <w:r w:rsidR="006177E2" w:rsidRPr="00EF51B6">
        <w:rPr>
          <w:sz w:val="20"/>
          <w:szCs w:val="20"/>
        </w:rPr>
        <w:t>Option 2 does not consider it.</w:t>
      </w:r>
      <w:r w:rsidR="002B1B4C" w:rsidRPr="00EF51B6">
        <w:rPr>
          <w:sz w:val="20"/>
          <w:szCs w:val="20"/>
        </w:rPr>
        <w:t xml:space="preserve"> Typically, the RCS of a vehicle has a</w:t>
      </w:r>
      <w:r w:rsidR="00A964E4" w:rsidRPr="00EF51B6">
        <w:rPr>
          <w:sz w:val="20"/>
          <w:szCs w:val="20"/>
        </w:rPr>
        <w:t>n angle-</w:t>
      </w:r>
      <w:r w:rsidR="002B1B4C" w:rsidRPr="00EF51B6">
        <w:rPr>
          <w:sz w:val="20"/>
          <w:szCs w:val="20"/>
        </w:rPr>
        <w:t>dependency</w:t>
      </w:r>
      <w:r w:rsidR="00CC096C">
        <w:rPr>
          <w:sz w:val="20"/>
          <w:szCs w:val="20"/>
        </w:rPr>
        <w:t xml:space="preserve"> </w:t>
      </w:r>
      <w:r w:rsidR="00CC096C">
        <w:rPr>
          <w:sz w:val="20"/>
          <w:szCs w:val="20"/>
        </w:rPr>
        <w:fldChar w:fldCharType="begin"/>
      </w:r>
      <w:r w:rsidR="00CC096C">
        <w:rPr>
          <w:sz w:val="20"/>
          <w:szCs w:val="20"/>
        </w:rPr>
        <w:instrText xml:space="preserve"> REF _Ref181564816 \r \h </w:instrText>
      </w:r>
      <w:r w:rsidR="00CC096C">
        <w:rPr>
          <w:sz w:val="20"/>
          <w:szCs w:val="20"/>
        </w:rPr>
      </w:r>
      <w:r w:rsidR="00CC096C">
        <w:rPr>
          <w:sz w:val="20"/>
          <w:szCs w:val="20"/>
        </w:rPr>
        <w:fldChar w:fldCharType="separate"/>
      </w:r>
      <w:r w:rsidR="00BF2486">
        <w:rPr>
          <w:sz w:val="20"/>
          <w:szCs w:val="20"/>
        </w:rPr>
        <w:t>[8]</w:t>
      </w:r>
      <w:r w:rsidR="00CC096C">
        <w:rPr>
          <w:sz w:val="20"/>
          <w:szCs w:val="20"/>
        </w:rPr>
        <w:fldChar w:fldCharType="end"/>
      </w:r>
      <w:r w:rsidR="002B1B4C" w:rsidRPr="00EF51B6">
        <w:rPr>
          <w:sz w:val="20"/>
          <w:szCs w:val="20"/>
        </w:rPr>
        <w:t>.</w:t>
      </w:r>
      <w:r w:rsidR="0068132B" w:rsidRPr="00EF51B6">
        <w:rPr>
          <w:sz w:val="20"/>
          <w:szCs w:val="20"/>
        </w:rPr>
        <w:t xml:space="preserve"> Hence, RCS Option 3 is appropriate </w:t>
      </w:r>
      <w:r w:rsidR="00A40C4B">
        <w:rPr>
          <w:sz w:val="20"/>
          <w:szCs w:val="20"/>
        </w:rPr>
        <w:t>for</w:t>
      </w:r>
      <w:r w:rsidR="0068132B" w:rsidRPr="00EF51B6">
        <w:rPr>
          <w:sz w:val="20"/>
          <w:szCs w:val="20"/>
        </w:rPr>
        <w:t xml:space="preserve"> a vehicle.</w:t>
      </w:r>
      <w:r w:rsidR="00516C83" w:rsidRPr="00EF51B6">
        <w:rPr>
          <w:sz w:val="20"/>
          <w:szCs w:val="20"/>
        </w:rPr>
        <w:t xml:space="preserve"> Also, as mentioned in Clause 2.1.3, a vehicle is usually modelled as multiple scattering points </w:t>
      </w:r>
      <w:r w:rsidR="00516C83" w:rsidRPr="00EF51B6">
        <w:rPr>
          <w:sz w:val="20"/>
          <w:szCs w:val="20"/>
        </w:rPr>
        <w:fldChar w:fldCharType="begin"/>
      </w:r>
      <w:r w:rsidR="00516C83" w:rsidRPr="00EF51B6">
        <w:rPr>
          <w:sz w:val="20"/>
          <w:szCs w:val="20"/>
        </w:rPr>
        <w:instrText xml:space="preserve"> REF _Ref165902445 \r \h </w:instrText>
      </w:r>
      <w:r w:rsidR="00516C83" w:rsidRPr="00EF51B6">
        <w:rPr>
          <w:sz w:val="20"/>
          <w:szCs w:val="20"/>
        </w:rPr>
      </w:r>
      <w:r w:rsidR="00516C83" w:rsidRPr="00EF51B6">
        <w:rPr>
          <w:sz w:val="20"/>
          <w:szCs w:val="20"/>
        </w:rPr>
        <w:fldChar w:fldCharType="separate"/>
      </w:r>
      <w:r w:rsidR="00BF2486">
        <w:rPr>
          <w:sz w:val="20"/>
          <w:szCs w:val="20"/>
        </w:rPr>
        <w:t>[6]</w:t>
      </w:r>
      <w:r w:rsidR="00516C83" w:rsidRPr="00EF51B6">
        <w:rPr>
          <w:sz w:val="20"/>
          <w:szCs w:val="20"/>
        </w:rPr>
        <w:fldChar w:fldCharType="end"/>
      </w:r>
      <w:r w:rsidR="00516C83" w:rsidRPr="00EF51B6">
        <w:rPr>
          <w:sz w:val="20"/>
          <w:szCs w:val="20"/>
        </w:rPr>
        <w:fldChar w:fldCharType="begin"/>
      </w:r>
      <w:r w:rsidR="00516C83" w:rsidRPr="00EF51B6">
        <w:rPr>
          <w:sz w:val="20"/>
          <w:szCs w:val="20"/>
        </w:rPr>
        <w:instrText xml:space="preserve"> REF _Ref165903194 \r \h </w:instrText>
      </w:r>
      <w:r w:rsidR="00516C83" w:rsidRPr="00EF51B6">
        <w:rPr>
          <w:sz w:val="20"/>
          <w:szCs w:val="20"/>
        </w:rPr>
      </w:r>
      <w:r w:rsidR="00516C83" w:rsidRPr="00EF51B6">
        <w:rPr>
          <w:sz w:val="20"/>
          <w:szCs w:val="20"/>
        </w:rPr>
        <w:fldChar w:fldCharType="separate"/>
      </w:r>
      <w:r w:rsidR="00BF2486">
        <w:rPr>
          <w:sz w:val="20"/>
          <w:szCs w:val="20"/>
        </w:rPr>
        <w:t>[7]</w:t>
      </w:r>
      <w:r w:rsidR="00516C83" w:rsidRPr="00EF51B6">
        <w:rPr>
          <w:sz w:val="20"/>
          <w:szCs w:val="20"/>
        </w:rPr>
        <w:fldChar w:fldCharType="end"/>
      </w:r>
      <w:r w:rsidR="00967C63" w:rsidRPr="00EF51B6">
        <w:rPr>
          <w:sz w:val="20"/>
          <w:szCs w:val="20"/>
        </w:rPr>
        <w:t>.</w:t>
      </w:r>
      <w:r w:rsidR="00E715A3" w:rsidRPr="00EF51B6">
        <w:rPr>
          <w:sz w:val="20"/>
          <w:szCs w:val="20"/>
        </w:rPr>
        <w:t xml:space="preserve"> Therefore, we </w:t>
      </w:r>
      <w:r w:rsidR="00977E8F" w:rsidRPr="00EF51B6">
        <w:rPr>
          <w:sz w:val="20"/>
          <w:szCs w:val="20"/>
        </w:rPr>
        <w:t>have</w:t>
      </w:r>
      <w:r w:rsidR="00E715A3" w:rsidRPr="00EF51B6">
        <w:rPr>
          <w:sz w:val="20"/>
          <w:szCs w:val="20"/>
        </w:rPr>
        <w:t xml:space="preserve"> the following</w:t>
      </w:r>
      <w:r w:rsidR="00977E8F" w:rsidRPr="00EF51B6">
        <w:rPr>
          <w:sz w:val="20"/>
          <w:szCs w:val="20"/>
        </w:rPr>
        <w:t xml:space="preserve"> proposals</w:t>
      </w:r>
      <w:r w:rsidR="00E715A3" w:rsidRPr="00EF51B6">
        <w:rPr>
          <w:sz w:val="20"/>
          <w:szCs w:val="20"/>
        </w:rPr>
        <w:t>:</w:t>
      </w:r>
    </w:p>
    <w:p w14:paraId="030F9842" w14:textId="35FA05F8" w:rsidR="00665A89" w:rsidRPr="00EF51B6" w:rsidRDefault="00665A89" w:rsidP="00665A89">
      <w:pPr>
        <w:pStyle w:val="3GPPNormalText"/>
        <w:rPr>
          <w:b/>
          <w:bCs/>
          <w:sz w:val="20"/>
          <w:szCs w:val="20"/>
        </w:rPr>
      </w:pPr>
      <w:bookmarkStart w:id="4" w:name="_Toc181867876"/>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4</w:t>
      </w:r>
      <w:r w:rsidRPr="00EF51B6">
        <w:rPr>
          <w:b/>
          <w:bCs/>
          <w:sz w:val="20"/>
          <w:szCs w:val="20"/>
        </w:rPr>
        <w:fldChar w:fldCharType="end"/>
      </w:r>
      <w:r w:rsidRPr="00EF51B6">
        <w:rPr>
          <w:b/>
          <w:bCs/>
          <w:sz w:val="20"/>
          <w:szCs w:val="20"/>
        </w:rPr>
        <w:t xml:space="preserve">: RAN1 to select RCS Option 3 </w:t>
      </w:r>
      <w:r w:rsidR="00D3703A" w:rsidRPr="00EF51B6">
        <w:rPr>
          <w:b/>
          <w:bCs/>
          <w:sz w:val="20"/>
          <w:szCs w:val="20"/>
        </w:rPr>
        <w:t>to model RCS of</w:t>
      </w:r>
      <w:r w:rsidRPr="00EF51B6">
        <w:rPr>
          <w:b/>
          <w:bCs/>
          <w:sz w:val="20"/>
          <w:szCs w:val="20"/>
        </w:rPr>
        <w:t xml:space="preserve"> a vehicle.</w:t>
      </w:r>
      <w:bookmarkEnd w:id="4"/>
    </w:p>
    <w:p w14:paraId="6D574496" w14:textId="188E3B0E" w:rsidR="00331F1F" w:rsidRPr="00067A2F" w:rsidRDefault="00977E8F" w:rsidP="00067A2F">
      <w:pPr>
        <w:pStyle w:val="3GPPNormalText"/>
        <w:rPr>
          <w:b/>
          <w:bCs/>
          <w:sz w:val="20"/>
          <w:szCs w:val="20"/>
        </w:rPr>
      </w:pPr>
      <w:bookmarkStart w:id="5" w:name="_Toc181867877"/>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5</w:t>
      </w:r>
      <w:r w:rsidRPr="00EF51B6">
        <w:rPr>
          <w:b/>
          <w:bCs/>
          <w:sz w:val="20"/>
          <w:szCs w:val="20"/>
        </w:rPr>
        <w:fldChar w:fldCharType="end"/>
      </w:r>
      <w:r w:rsidRPr="00EF51B6">
        <w:rPr>
          <w:b/>
          <w:bCs/>
          <w:sz w:val="20"/>
          <w:szCs w:val="20"/>
        </w:rPr>
        <w:t>: RAN1 to model a vehicle as multiple scattering points.</w:t>
      </w:r>
      <w:bookmarkEnd w:id="5"/>
    </w:p>
    <w:p w14:paraId="44A0D7BE" w14:textId="77777777" w:rsidR="005E5BFA" w:rsidRPr="00EF51B6" w:rsidRDefault="005E5BFA" w:rsidP="005E5BFA">
      <w:pPr>
        <w:pStyle w:val="Heading2"/>
        <w:rPr>
          <w:lang w:val="en-US"/>
        </w:rPr>
      </w:pPr>
      <w:r w:rsidRPr="00EF51B6">
        <w:rPr>
          <w:lang w:val="en-US"/>
        </w:rPr>
        <w:t>Stochastic model and map-based hybrid model</w:t>
      </w:r>
    </w:p>
    <w:p w14:paraId="69816086" w14:textId="711408D3" w:rsidR="005E5BFA" w:rsidRPr="00EF51B6" w:rsidRDefault="005E5BFA" w:rsidP="005E5BFA">
      <w:pPr>
        <w:pStyle w:val="3GPPNormalText"/>
        <w:rPr>
          <w:sz w:val="20"/>
          <w:szCs w:val="20"/>
        </w:rPr>
      </w:pPr>
      <w:r w:rsidRPr="00EF51B6">
        <w:rPr>
          <w:sz w:val="20"/>
          <w:szCs w:val="20"/>
        </w:rPr>
        <w:t xml:space="preserve">TR 38.901 </w:t>
      </w:r>
      <w:r w:rsidRPr="00EF51B6">
        <w:rPr>
          <w:sz w:val="20"/>
          <w:szCs w:val="20"/>
        </w:rPr>
        <w:fldChar w:fldCharType="begin"/>
      </w:r>
      <w:r w:rsidRPr="00EF51B6">
        <w:rPr>
          <w:sz w:val="20"/>
          <w:szCs w:val="20"/>
        </w:rPr>
        <w:instrText xml:space="preserve"> REF _Ref166228585 \r \h </w:instrText>
      </w:r>
      <w:r w:rsidRPr="00EF51B6">
        <w:rPr>
          <w:sz w:val="20"/>
          <w:szCs w:val="20"/>
        </w:rPr>
      </w:r>
      <w:r w:rsidRPr="00EF51B6">
        <w:rPr>
          <w:sz w:val="20"/>
          <w:szCs w:val="20"/>
        </w:rPr>
        <w:fldChar w:fldCharType="separate"/>
      </w:r>
      <w:r w:rsidR="00BF2486">
        <w:rPr>
          <w:sz w:val="20"/>
          <w:szCs w:val="20"/>
        </w:rPr>
        <w:t>[4]</w:t>
      </w:r>
      <w:r w:rsidRPr="00EF51B6">
        <w:rPr>
          <w:sz w:val="20"/>
          <w:szCs w:val="20"/>
        </w:rPr>
        <w:fldChar w:fldCharType="end"/>
      </w:r>
      <w:r w:rsidRPr="00EF51B6">
        <w:rPr>
          <w:sz w:val="20"/>
          <w:szCs w:val="20"/>
        </w:rPr>
        <w:t xml:space="preserve"> defines two types of channel models as shown below:</w:t>
      </w:r>
    </w:p>
    <w:p w14:paraId="2360DFFB" w14:textId="77777777" w:rsidR="005E5BFA" w:rsidRPr="00EF51B6" w:rsidRDefault="005E5BFA" w:rsidP="006529E5">
      <w:pPr>
        <w:pStyle w:val="3GPPNormalText"/>
        <w:numPr>
          <w:ilvl w:val="0"/>
          <w:numId w:val="13"/>
        </w:numPr>
        <w:spacing w:after="0"/>
        <w:rPr>
          <w:sz w:val="20"/>
          <w:szCs w:val="20"/>
        </w:rPr>
      </w:pPr>
      <w:r w:rsidRPr="00EF51B6">
        <w:rPr>
          <w:sz w:val="20"/>
          <w:szCs w:val="20"/>
        </w:rPr>
        <w:t>Geometry-based stochastic channel model:</w:t>
      </w:r>
    </w:p>
    <w:p w14:paraId="567D57DB" w14:textId="77777777" w:rsidR="005E5BFA" w:rsidRPr="00EF51B6" w:rsidRDefault="005E5BFA" w:rsidP="006529E5">
      <w:pPr>
        <w:pStyle w:val="3GPPNormalText"/>
        <w:numPr>
          <w:ilvl w:val="1"/>
          <w:numId w:val="13"/>
        </w:numPr>
        <w:spacing w:after="0"/>
        <w:rPr>
          <w:sz w:val="20"/>
          <w:szCs w:val="20"/>
        </w:rPr>
      </w:pPr>
      <w:r w:rsidRPr="00EF51B6">
        <w:rPr>
          <w:sz w:val="20"/>
          <w:szCs w:val="20"/>
        </w:rPr>
        <w:t xml:space="preserve">This model is based on statistical modelling of radio channels. The radio channels are generated based on various channel parameters for path loss, delay spread, angular spread, Rician K factor, shadow fading, etc. </w:t>
      </w:r>
    </w:p>
    <w:p w14:paraId="21A044D4" w14:textId="77777777" w:rsidR="005E5BFA" w:rsidRPr="00EF51B6" w:rsidRDefault="005E5BFA" w:rsidP="006529E5">
      <w:pPr>
        <w:pStyle w:val="3GPPNormalText"/>
        <w:numPr>
          <w:ilvl w:val="1"/>
          <w:numId w:val="13"/>
        </w:numPr>
        <w:spacing w:after="0"/>
        <w:rPr>
          <w:sz w:val="20"/>
          <w:szCs w:val="20"/>
        </w:rPr>
      </w:pPr>
      <w:r w:rsidRPr="00EF51B6">
        <w:rPr>
          <w:sz w:val="20"/>
          <w:szCs w:val="20"/>
        </w:rPr>
        <w:t>This model has less computational complexity, compared with the map-based hybrid model below. However, the current model is not suitable for ISAC because channel realizations may not be accurate or consistent with the target object’s mobility.</w:t>
      </w:r>
    </w:p>
    <w:p w14:paraId="1C7D2B72" w14:textId="77777777" w:rsidR="005E5BFA" w:rsidRPr="00EF51B6" w:rsidRDefault="005E5BFA" w:rsidP="006529E5">
      <w:pPr>
        <w:pStyle w:val="3GPPNormalText"/>
        <w:numPr>
          <w:ilvl w:val="0"/>
          <w:numId w:val="13"/>
        </w:numPr>
        <w:spacing w:after="0"/>
        <w:rPr>
          <w:sz w:val="20"/>
          <w:szCs w:val="20"/>
        </w:rPr>
      </w:pPr>
      <w:r w:rsidRPr="00EF51B6">
        <w:rPr>
          <w:sz w:val="20"/>
          <w:szCs w:val="20"/>
        </w:rPr>
        <w:t>Map-based hybrid channel model:</w:t>
      </w:r>
    </w:p>
    <w:p w14:paraId="08F87142" w14:textId="77777777" w:rsidR="005E5BFA" w:rsidRPr="00EF51B6" w:rsidRDefault="005E5BFA" w:rsidP="006529E5">
      <w:pPr>
        <w:pStyle w:val="3GPPNormalText"/>
        <w:numPr>
          <w:ilvl w:val="1"/>
          <w:numId w:val="13"/>
        </w:numPr>
        <w:spacing w:after="0"/>
        <w:rPr>
          <w:sz w:val="20"/>
          <w:szCs w:val="20"/>
        </w:rPr>
      </w:pPr>
      <w:r w:rsidRPr="00EF51B6">
        <w:rPr>
          <w:sz w:val="20"/>
          <w:szCs w:val="20"/>
        </w:rPr>
        <w:t>This is based on a deterministic component and a stochastic component following mainly the stochastic model above. The radio channels are created using the deterministic ray-tracing upon a digitized map and emulating certain stochastic components according to the statistic parameters.</w:t>
      </w:r>
    </w:p>
    <w:p w14:paraId="3E1DB756" w14:textId="77777777" w:rsidR="005E5BFA" w:rsidRPr="00EF51B6" w:rsidRDefault="005E5BFA" w:rsidP="006529E5">
      <w:pPr>
        <w:pStyle w:val="3GPPNormalText"/>
        <w:numPr>
          <w:ilvl w:val="1"/>
          <w:numId w:val="13"/>
        </w:numPr>
        <w:spacing w:after="0"/>
        <w:rPr>
          <w:sz w:val="20"/>
          <w:szCs w:val="20"/>
        </w:rPr>
      </w:pPr>
      <w:r w:rsidRPr="00EF51B6">
        <w:rPr>
          <w:sz w:val="20"/>
          <w:szCs w:val="20"/>
        </w:rPr>
        <w:t>By applying deterministic ray-tracing for paths associated with the target object, this model can provide more accurate and consistent channel realizations for object detection and/or tracking in ISAC.</w:t>
      </w:r>
    </w:p>
    <w:p w14:paraId="150F273A" w14:textId="77777777" w:rsidR="005E5BFA" w:rsidRPr="00EF51B6" w:rsidRDefault="005E5BFA" w:rsidP="005E5BFA">
      <w:pPr>
        <w:jc w:val="both"/>
      </w:pPr>
    </w:p>
    <w:p w14:paraId="01608C67" w14:textId="23D8588D" w:rsidR="005E5BFA" w:rsidRPr="00EF51B6" w:rsidRDefault="005E5BFA" w:rsidP="005E5BFA">
      <w:pPr>
        <w:jc w:val="both"/>
      </w:pPr>
      <w:r w:rsidRPr="00EF51B6">
        <w:lastRenderedPageBreak/>
        <w:t xml:space="preserve">For the geometry-based stochastic channel model and map-based hybrid channel model, the following proposal was </w:t>
      </w:r>
      <w:r w:rsidR="00267A67" w:rsidRPr="00EF51B6">
        <w:t xml:space="preserve">discussed </w:t>
      </w:r>
      <w:r w:rsidRPr="00EF51B6">
        <w:t xml:space="preserve">in the FL summary </w:t>
      </w:r>
      <w:r w:rsidRPr="00EF51B6">
        <w:fldChar w:fldCharType="begin"/>
      </w:r>
      <w:r w:rsidRPr="00EF51B6">
        <w:instrText xml:space="preserve"> REF _Ref173488430 \r \h </w:instrText>
      </w:r>
      <w:r w:rsidRPr="00EF51B6">
        <w:fldChar w:fldCharType="separate"/>
      </w:r>
      <w:r w:rsidR="00BF2486">
        <w:t>[3]</w:t>
      </w:r>
      <w:r w:rsidRPr="00EF51B6">
        <w:fldChar w:fldCharType="end"/>
      </w:r>
      <w:r w:rsidRPr="00EF51B6">
        <w:t xml:space="preserve"> but 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5E5BFA" w:rsidRPr="00EF51B6" w14:paraId="5CBF4AC9" w14:textId="77777777" w:rsidTr="00B64DDC">
        <w:trPr>
          <w:trHeight w:val="1237"/>
        </w:trPr>
        <w:tc>
          <w:tcPr>
            <w:tcW w:w="9607" w:type="dxa"/>
            <w:shd w:val="clear" w:color="auto" w:fill="auto"/>
          </w:tcPr>
          <w:p w14:paraId="6FF704F6" w14:textId="77777777" w:rsidR="005E5BFA" w:rsidRPr="00EF51B6" w:rsidRDefault="005E5BFA" w:rsidP="00CE3429">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lightGray"/>
                <w:lang w:eastAsia="zh-CN"/>
              </w:rPr>
            </w:pPr>
            <w:r w:rsidRPr="00EF51B6">
              <w:rPr>
                <w:rFonts w:ascii="Arial" w:eastAsia="Batang" w:hAnsi="Arial"/>
                <w:bCs/>
                <w:i/>
                <w:szCs w:val="26"/>
                <w:highlight w:val="lightGray"/>
                <w:lang w:eastAsia="zh-CN"/>
              </w:rPr>
              <w:t>[L][FL1] Proposal 9.2-1</w:t>
            </w:r>
          </w:p>
          <w:p w14:paraId="72863E63" w14:textId="77777777" w:rsidR="005E5BFA" w:rsidRPr="00EF51B6"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eastAsia="zh-CN"/>
              </w:rPr>
            </w:pPr>
            <w:bookmarkStart w:id="6" w:name="_Hlk159789157"/>
            <w:r w:rsidRPr="00EF51B6">
              <w:rPr>
                <w:rFonts w:ascii="Times" w:eastAsia="Batang" w:hAnsi="Times"/>
                <w:szCs w:val="24"/>
                <w:lang w:eastAsia="zh-CN"/>
              </w:rPr>
              <w:t xml:space="preserve">The geometry-based stochastic channel model in section 7, TR 38.901 is enhanced to support ISAC evaluations </w:t>
            </w:r>
            <w:bookmarkEnd w:id="6"/>
          </w:p>
          <w:p w14:paraId="23144C49" w14:textId="77777777" w:rsidR="005E5BFA" w:rsidRPr="00EF51B6"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eastAsia="zh-CN"/>
              </w:rPr>
            </w:pPr>
            <w:r w:rsidRPr="00EF51B6">
              <w:rPr>
                <w:rFonts w:ascii="Times" w:eastAsia="Batang" w:hAnsi="Times"/>
                <w:szCs w:val="24"/>
                <w:lang w:eastAsia="zh-CN"/>
              </w:rPr>
              <w:t xml:space="preserve">FFS whether/how to support an alternative ISAC channel model based on [ray tracing/hybrid channel model] </w:t>
            </w:r>
          </w:p>
        </w:tc>
      </w:tr>
    </w:tbl>
    <w:p w14:paraId="31A4D8B0" w14:textId="77777777" w:rsidR="005E5BFA" w:rsidRPr="00EF51B6" w:rsidRDefault="005E5BFA" w:rsidP="005E5BFA">
      <w:pPr>
        <w:pStyle w:val="3GPPNormalText"/>
        <w:rPr>
          <w:sz w:val="20"/>
          <w:szCs w:val="20"/>
        </w:rPr>
      </w:pPr>
    </w:p>
    <w:p w14:paraId="1C199F59" w14:textId="77777777" w:rsidR="005E5BFA" w:rsidRPr="00EF51B6" w:rsidRDefault="005E5BFA" w:rsidP="005E5BFA">
      <w:pPr>
        <w:pStyle w:val="3GPPNormalText"/>
        <w:rPr>
          <w:sz w:val="20"/>
          <w:szCs w:val="20"/>
          <w:lang w:eastAsia="en-GB"/>
        </w:rPr>
      </w:pPr>
      <w:r w:rsidRPr="00EF51B6">
        <w:rPr>
          <w:sz w:val="20"/>
          <w:szCs w:val="20"/>
        </w:rPr>
        <w:t>For ISAC study, channel realizations associated with target object(s) need to be accurate and consistent in time, frequency, and space. Therefore, we propose to enhance both the geometry-based stochastic channel model and the map-based hybrid channel model for ISAC channel modelling by adding deterministic paths associated with target object(s). In addition, for the map-based hybrid channel model, common reference scenarios (e.g., outdoor and indoor scenarios) should be defined by taking into account target use cases and scenarios for calibration and consistent simulation evaluation among different companies.</w:t>
      </w:r>
    </w:p>
    <w:p w14:paraId="1E02D0C8" w14:textId="07E4D65D" w:rsidR="005E5BFA" w:rsidRPr="00EF51B6" w:rsidRDefault="005E5BFA" w:rsidP="005E5BFA">
      <w:pPr>
        <w:pStyle w:val="3GPPNormalText"/>
        <w:rPr>
          <w:b/>
          <w:bCs/>
          <w:sz w:val="20"/>
          <w:szCs w:val="20"/>
        </w:rPr>
      </w:pPr>
      <w:bookmarkStart w:id="7" w:name="_Toc166000818"/>
      <w:bookmarkStart w:id="8" w:name="_Toc181867878"/>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6</w:t>
      </w:r>
      <w:r w:rsidRPr="00EF51B6">
        <w:rPr>
          <w:b/>
          <w:bCs/>
          <w:sz w:val="20"/>
          <w:szCs w:val="20"/>
        </w:rPr>
        <w:fldChar w:fldCharType="end"/>
      </w:r>
      <w:r w:rsidRPr="00EF51B6">
        <w:rPr>
          <w:b/>
          <w:bCs/>
          <w:sz w:val="20"/>
          <w:szCs w:val="20"/>
        </w:rPr>
        <w:t>: RAN1 to enhance both the geometry-based stochastic channel model and the map-based hybrid channel model in TR 38.901 for ISAC channel modelling.</w:t>
      </w:r>
      <w:bookmarkEnd w:id="7"/>
      <w:bookmarkEnd w:id="8"/>
    </w:p>
    <w:p w14:paraId="6D104C04" w14:textId="057E8F0A" w:rsidR="005E5BFA" w:rsidRPr="00EF51B6" w:rsidRDefault="005E5BFA" w:rsidP="005E5BFA">
      <w:pPr>
        <w:pStyle w:val="3GPPNormalText"/>
        <w:rPr>
          <w:b/>
          <w:bCs/>
          <w:sz w:val="20"/>
          <w:szCs w:val="20"/>
        </w:rPr>
      </w:pPr>
      <w:bookmarkStart w:id="9" w:name="_Toc181867879"/>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7</w:t>
      </w:r>
      <w:r w:rsidRPr="00EF51B6">
        <w:rPr>
          <w:b/>
          <w:bCs/>
          <w:sz w:val="20"/>
          <w:szCs w:val="20"/>
        </w:rPr>
        <w:fldChar w:fldCharType="end"/>
      </w:r>
      <w:r w:rsidRPr="00EF51B6">
        <w:rPr>
          <w:b/>
          <w:bCs/>
          <w:sz w:val="20"/>
          <w:szCs w:val="20"/>
        </w:rPr>
        <w:t>: RAN1 to consider deterministic paths associated with target object(s) in both the geometry-based stochastic channel model and the map-based hybrid channel model in TR 38.901.</w:t>
      </w:r>
      <w:bookmarkEnd w:id="9"/>
    </w:p>
    <w:p w14:paraId="3FB1E1D5" w14:textId="6B86CED4" w:rsidR="006D5817" w:rsidRPr="00EF51B6" w:rsidRDefault="005E5BFA" w:rsidP="004637E3">
      <w:pPr>
        <w:pStyle w:val="3GPPNormalText"/>
        <w:rPr>
          <w:b/>
          <w:bCs/>
          <w:sz w:val="20"/>
          <w:szCs w:val="20"/>
        </w:rPr>
      </w:pPr>
      <w:bookmarkStart w:id="10" w:name="_Toc166000820"/>
      <w:bookmarkStart w:id="11" w:name="_Toc181867880"/>
      <w:r w:rsidRPr="00EF51B6">
        <w:rPr>
          <w:b/>
          <w:bCs/>
          <w:sz w:val="20"/>
          <w:szCs w:val="20"/>
        </w:rPr>
        <w:t xml:space="preserve">Proposal </w:t>
      </w:r>
      <w:r w:rsidRPr="00EF51B6">
        <w:rPr>
          <w:b/>
          <w:bCs/>
          <w:sz w:val="20"/>
          <w:szCs w:val="20"/>
        </w:rPr>
        <w:fldChar w:fldCharType="begin"/>
      </w:r>
      <w:r w:rsidRPr="00EF51B6">
        <w:rPr>
          <w:b/>
          <w:bCs/>
          <w:sz w:val="20"/>
          <w:szCs w:val="20"/>
        </w:rPr>
        <w:instrText xml:space="preserve"> SEQ Proposal \* ARABIC </w:instrText>
      </w:r>
      <w:r w:rsidRPr="00EF51B6">
        <w:rPr>
          <w:b/>
          <w:bCs/>
          <w:sz w:val="20"/>
          <w:szCs w:val="20"/>
        </w:rPr>
        <w:fldChar w:fldCharType="separate"/>
      </w:r>
      <w:r w:rsidR="00BF2486">
        <w:rPr>
          <w:b/>
          <w:bCs/>
          <w:noProof/>
          <w:sz w:val="20"/>
          <w:szCs w:val="20"/>
        </w:rPr>
        <w:t>8</w:t>
      </w:r>
      <w:r w:rsidRPr="00EF51B6">
        <w:rPr>
          <w:b/>
          <w:bCs/>
          <w:sz w:val="20"/>
          <w:szCs w:val="20"/>
        </w:rPr>
        <w:fldChar w:fldCharType="end"/>
      </w:r>
      <w:r w:rsidRPr="00EF51B6">
        <w:rPr>
          <w:b/>
          <w:bCs/>
          <w:sz w:val="20"/>
          <w:szCs w:val="20"/>
        </w:rPr>
        <w:t>: RAN1 to define common reference scenarios (e.g., outdoor and indoor scenarios) for the map-based hybrid channel model in TR 38.901 for ISAC channel modelling by taking into account target use cases and scenarios.</w:t>
      </w:r>
      <w:bookmarkEnd w:id="10"/>
      <w:bookmarkEnd w:id="11"/>
    </w:p>
    <w:p w14:paraId="21FBA673" w14:textId="470B4AC6" w:rsidR="00997319" w:rsidRPr="00EF51B6" w:rsidRDefault="00997319" w:rsidP="00997319">
      <w:pPr>
        <w:pStyle w:val="Heading1"/>
        <w:rPr>
          <w:lang w:val="en-US"/>
        </w:rPr>
      </w:pPr>
      <w:r w:rsidRPr="00EF51B6">
        <w:rPr>
          <w:lang w:val="en-US"/>
        </w:rPr>
        <w:t>Conclusion</w:t>
      </w:r>
    </w:p>
    <w:p w14:paraId="65E73639" w14:textId="5B5C8FA3" w:rsidR="00ED0107" w:rsidRPr="00EF51B6" w:rsidRDefault="00F116F3" w:rsidP="00917696">
      <w:pPr>
        <w:jc w:val="both"/>
        <w:rPr>
          <w:rFonts w:eastAsiaTheme="minorEastAsia"/>
          <w:b/>
          <w:lang w:eastAsia="ja-JP"/>
        </w:rPr>
      </w:pPr>
      <w:r w:rsidRPr="00EF51B6">
        <w:t xml:space="preserve">In this contribution we </w:t>
      </w:r>
      <w:r w:rsidR="00712678" w:rsidRPr="00EF51B6">
        <w:t>discussed</w:t>
      </w:r>
      <w:r w:rsidR="00F34F44" w:rsidRPr="00EF51B6">
        <w:t xml:space="preserve"> </w:t>
      </w:r>
      <w:r w:rsidR="00D575B5" w:rsidRPr="00EF51B6">
        <w:t xml:space="preserve">our views on </w:t>
      </w:r>
      <w:r w:rsidR="0005571D" w:rsidRPr="00EF51B6">
        <w:t xml:space="preserve">channel modelling </w:t>
      </w:r>
      <w:r w:rsidR="00D575B5" w:rsidRPr="00EF51B6">
        <w:t>for ISAC</w:t>
      </w:r>
      <w:r w:rsidRPr="00EF51B6">
        <w:t xml:space="preserve">. Our proposals are summarized </w:t>
      </w:r>
      <w:r w:rsidR="00E17321" w:rsidRPr="00EF51B6">
        <w:t>as follows:</w:t>
      </w:r>
      <w:r w:rsidR="00917696" w:rsidRPr="00EF51B6">
        <w:rPr>
          <w:rFonts w:eastAsiaTheme="minorEastAsia"/>
          <w:b/>
          <w:lang w:eastAsia="ja-JP"/>
        </w:rPr>
        <w:t xml:space="preserve"> </w:t>
      </w:r>
    </w:p>
    <w:p w14:paraId="71883E91" w14:textId="77777777" w:rsidR="00BF2486"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EF51B6">
        <w:rPr>
          <w:b w:val="0"/>
          <w:lang w:val="en-US" w:eastAsia="ja-JP"/>
        </w:rPr>
        <w:fldChar w:fldCharType="begin"/>
      </w:r>
      <w:r w:rsidRPr="00EF51B6">
        <w:rPr>
          <w:b w:val="0"/>
          <w:lang w:val="en-US" w:eastAsia="ja-JP"/>
        </w:rPr>
        <w:instrText xml:space="preserve"> TOC \x \n \h \z \c "Proposal" </w:instrText>
      </w:r>
      <w:r w:rsidRPr="00EF51B6">
        <w:rPr>
          <w:b w:val="0"/>
          <w:lang w:val="en-US" w:eastAsia="ja-JP"/>
        </w:rPr>
        <w:fldChar w:fldCharType="separate"/>
      </w:r>
      <w:hyperlink w:anchor="_Toc181867873" w:history="1">
        <w:r w:rsidR="00BF2486" w:rsidRPr="00A53946">
          <w:rPr>
            <w:rStyle w:val="Hyperlink"/>
            <w:bCs/>
            <w:noProof/>
          </w:rPr>
          <w:t>Proposal 1: RAN1 to define the RCS models for selected target object types (e.g., vehicles, UAVs, humans, AGVs, objects creating hazards on roads/railways, etc.)</w:t>
        </w:r>
        <w:r w:rsidR="00BF2486" w:rsidRPr="00A53946">
          <w:rPr>
            <w:rStyle w:val="Hyperlink"/>
            <w:noProof/>
          </w:rPr>
          <w:t xml:space="preserve"> </w:t>
        </w:r>
        <w:r w:rsidR="00BF2486" w:rsidRPr="00A53946">
          <w:rPr>
            <w:rStyle w:val="Hyperlink"/>
            <w:bCs/>
            <w:noProof/>
          </w:rPr>
          <w:t>with dependency on at least the type of the object (size, material, and shape), orientation of the object, incident angle and scatter angle, carrier frequency, and polarization of the transmitter and receiver.</w:t>
        </w:r>
      </w:hyperlink>
    </w:p>
    <w:p w14:paraId="12D53831"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4" w:history="1">
        <w:r w:rsidRPr="00A53946">
          <w:rPr>
            <w:rStyle w:val="Hyperlink"/>
            <w:bCs/>
            <w:noProof/>
          </w:rPr>
          <w:t>Proposal 2: How to select single or multiple scattering points for the target is depending on at least the size of the target.</w:t>
        </w:r>
      </w:hyperlink>
    </w:p>
    <w:p w14:paraId="18D9587D"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5" w:history="1">
        <w:r w:rsidRPr="00A53946">
          <w:rPr>
            <w:rStyle w:val="Hyperlink"/>
            <w:bCs/>
            <w:noProof/>
          </w:rPr>
          <w:t>Proposal 3: If a target is modelled with multiple scattering points, both the translation motion and rotational motion of the target are considered.</w:t>
        </w:r>
      </w:hyperlink>
    </w:p>
    <w:p w14:paraId="65247F16"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6" w:history="1">
        <w:r w:rsidRPr="00A53946">
          <w:rPr>
            <w:rStyle w:val="Hyperlink"/>
            <w:bCs/>
            <w:noProof/>
          </w:rPr>
          <w:t>Proposal 4: RAN1 to select RCS Option 3 to model RCS of a vehicle.</w:t>
        </w:r>
      </w:hyperlink>
    </w:p>
    <w:p w14:paraId="442C5A5D"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7" w:history="1">
        <w:r w:rsidRPr="00A53946">
          <w:rPr>
            <w:rStyle w:val="Hyperlink"/>
            <w:bCs/>
            <w:noProof/>
          </w:rPr>
          <w:t>Proposal 5: RAN1 to model a vehicle as multiple scattering points.</w:t>
        </w:r>
      </w:hyperlink>
    </w:p>
    <w:p w14:paraId="749386C9"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8" w:history="1">
        <w:r w:rsidRPr="00A53946">
          <w:rPr>
            <w:rStyle w:val="Hyperlink"/>
            <w:bCs/>
            <w:noProof/>
          </w:rPr>
          <w:t>Proposal 6: RAN1 to enhance both the geometry-based stochastic channel model and the map-based hybrid channel model in TR 38.901 for ISAC channel modelling.</w:t>
        </w:r>
      </w:hyperlink>
    </w:p>
    <w:p w14:paraId="5AA6C787"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79" w:history="1">
        <w:r w:rsidRPr="00A53946">
          <w:rPr>
            <w:rStyle w:val="Hyperlink"/>
            <w:bCs/>
            <w:noProof/>
          </w:rPr>
          <w:t>Proposal 7: RAN1 to consider deterministic paths associated with target object(s) in both the geometry-based stochastic channel model and the map-based hybrid channel model in TR 38.901.</w:t>
        </w:r>
      </w:hyperlink>
    </w:p>
    <w:p w14:paraId="4B415F48" w14:textId="77777777" w:rsidR="00BF2486" w:rsidRDefault="00BF248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867880" w:history="1">
        <w:r w:rsidRPr="00A53946">
          <w:rPr>
            <w:rStyle w:val="Hyperlink"/>
            <w:bCs/>
            <w:noProof/>
          </w:rPr>
          <w:t>Proposal 8: RAN1 to define common reference scenarios (e.g., outdoor and indoor scenarios) for the map-based hybrid channel model in TR 38.901 for ISAC channel modelling by taking into account target use cases and scenarios.</w:t>
        </w:r>
      </w:hyperlink>
    </w:p>
    <w:p w14:paraId="63BA9DAD" w14:textId="25F133CF" w:rsidR="00FB25BB" w:rsidRPr="00EF51B6" w:rsidRDefault="00BB3CE0" w:rsidP="007B6B76">
      <w:pPr>
        <w:spacing w:after="0"/>
        <w:rPr>
          <w:lang w:eastAsia="ja-JP"/>
        </w:rPr>
      </w:pPr>
      <w:r w:rsidRPr="00EF51B6">
        <w:rPr>
          <w:rFonts w:eastAsiaTheme="minorEastAsia"/>
          <w:b/>
          <w:lang w:eastAsia="ja-JP"/>
        </w:rPr>
        <w:fldChar w:fldCharType="end"/>
      </w:r>
    </w:p>
    <w:p w14:paraId="4A8103DF" w14:textId="440C979D" w:rsidR="00F116F3" w:rsidRPr="00EF51B6" w:rsidRDefault="00F116F3" w:rsidP="00283002">
      <w:pPr>
        <w:pStyle w:val="Heading1"/>
        <w:numPr>
          <w:ilvl w:val="0"/>
          <w:numId w:val="0"/>
        </w:numPr>
        <w:rPr>
          <w:lang w:val="en-US"/>
        </w:rPr>
      </w:pPr>
      <w:r w:rsidRPr="00EF51B6">
        <w:rPr>
          <w:lang w:val="en-US"/>
        </w:rPr>
        <w:t>Reference</w:t>
      </w:r>
    </w:p>
    <w:bookmarkStart w:id="12" w:name="_Ref99625861"/>
    <w:p w14:paraId="2AAE53DE" w14:textId="0C706248" w:rsidR="00B753BB" w:rsidRPr="00EF51B6" w:rsidRDefault="0025455F"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sidRPr="00EF51B6">
        <w:fldChar w:fldCharType="begin"/>
      </w:r>
      <w:r w:rsidRPr="00EF51B6">
        <w:instrText>HYPERLINK "https://www.3gpp.org/ftp/TSG_RAN/TSG_RAN/TSGR_102/Docs/RP-234069.zip"</w:instrText>
      </w:r>
      <w:r w:rsidRPr="00EF51B6">
        <w:fldChar w:fldCharType="separate"/>
      </w:r>
      <w:r w:rsidR="006833F5" w:rsidRPr="00EF51B6">
        <w:rPr>
          <w:rStyle w:val="Hyperlink"/>
        </w:rPr>
        <w:t>RP-234069</w:t>
      </w:r>
      <w:r w:rsidRPr="00EF51B6">
        <w:fldChar w:fldCharType="end"/>
      </w:r>
      <w:r w:rsidR="00865365" w:rsidRPr="00EF51B6">
        <w:t>, “</w:t>
      </w:r>
      <w:r w:rsidR="006833F5" w:rsidRPr="00EF51B6">
        <w:t>New SID: Study on channel modelling for Integrated Sensing And Communication (ISAC) for NR</w:t>
      </w:r>
      <w:r w:rsidR="007E4D09" w:rsidRPr="00EF51B6">
        <w:t>,</w:t>
      </w:r>
      <w:r w:rsidR="00865365" w:rsidRPr="00EF51B6">
        <w:t>”</w:t>
      </w:r>
      <w:r w:rsidR="001F6940" w:rsidRPr="00EF51B6">
        <w:t xml:space="preserve"> RAN #</w:t>
      </w:r>
      <w:r w:rsidR="006833F5" w:rsidRPr="00EF51B6">
        <w:t>102</w:t>
      </w:r>
      <w:r w:rsidR="001F6940" w:rsidRPr="00EF51B6">
        <w:t>,</w:t>
      </w:r>
      <w:r w:rsidR="00865365" w:rsidRPr="00EF51B6">
        <w:t xml:space="preserve"> </w:t>
      </w:r>
      <w:r w:rsidR="00BE2AE8" w:rsidRPr="00EF51B6">
        <w:t>Dec.</w:t>
      </w:r>
      <w:r w:rsidR="00865365" w:rsidRPr="00EF51B6">
        <w:t xml:space="preserve"> 202</w:t>
      </w:r>
      <w:r w:rsidR="006833F5" w:rsidRPr="00EF51B6">
        <w:t>3</w:t>
      </w:r>
      <w:r w:rsidR="00865365" w:rsidRPr="00EF51B6">
        <w:t>.</w:t>
      </w:r>
      <w:bookmarkEnd w:id="12"/>
    </w:p>
    <w:p w14:paraId="13197A69" w14:textId="4DCC46D5" w:rsidR="007405EF" w:rsidRPr="00EF51B6" w:rsidRDefault="007405EF" w:rsidP="007405EF">
      <w:pPr>
        <w:widowControl w:val="0"/>
        <w:numPr>
          <w:ilvl w:val="0"/>
          <w:numId w:val="7"/>
        </w:numPr>
        <w:overflowPunct/>
        <w:autoSpaceDE/>
        <w:autoSpaceDN/>
        <w:adjustRightInd/>
        <w:spacing w:beforeLines="50" w:before="120" w:afterLines="50" w:after="120"/>
        <w:jc w:val="both"/>
        <w:textAlignment w:val="auto"/>
        <w:rPr>
          <w:rFonts w:eastAsia="Yu Mincho"/>
        </w:rPr>
      </w:pPr>
      <w:bookmarkStart w:id="13" w:name="_Ref181546770"/>
      <w:r w:rsidRPr="00EF51B6">
        <w:rPr>
          <w:rFonts w:eastAsia="Yu Mincho"/>
        </w:rPr>
        <w:t>RAN1 Chair’s Notes, 3GPP TSG RAN WG1 #118bis, Hefei, China, Oct. 2024.</w:t>
      </w:r>
      <w:bookmarkEnd w:id="13"/>
    </w:p>
    <w:bookmarkStart w:id="14" w:name="_Ref173488430"/>
    <w:bookmarkStart w:id="15" w:name="_Ref158559761"/>
    <w:p w14:paraId="1CBD6A37" w14:textId="44CD2B35" w:rsidR="00BF3BD4" w:rsidRPr="00EF51B6" w:rsidRDefault="000F38F2"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sidRPr="00EF51B6">
        <w:rPr>
          <w:rFonts w:eastAsia="Yu Mincho"/>
        </w:rPr>
        <w:fldChar w:fldCharType="begin"/>
      </w:r>
      <w:r w:rsidRPr="00EF51B6">
        <w:rPr>
          <w:rFonts w:eastAsia="Yu Mincho"/>
        </w:rPr>
        <w:instrText>HYPERLINK "https://www.3gpp.org/ftp/tsg_ran/WG1_RL1/TSGR1_117/Docs/R1-2404636.zip"</w:instrText>
      </w:r>
      <w:r w:rsidR="00BF2486" w:rsidRPr="00EF51B6">
        <w:rPr>
          <w:rFonts w:eastAsia="Yu Mincho"/>
        </w:rPr>
      </w:r>
      <w:r w:rsidRPr="00EF51B6">
        <w:rPr>
          <w:rFonts w:eastAsia="Yu Mincho"/>
        </w:rPr>
        <w:fldChar w:fldCharType="separate"/>
      </w:r>
      <w:r w:rsidR="00BF3BD4" w:rsidRPr="00EF51B6">
        <w:rPr>
          <w:rStyle w:val="Hyperlink"/>
          <w:rFonts w:eastAsia="Yu Mincho"/>
        </w:rPr>
        <w:t>R1-2404636</w:t>
      </w:r>
      <w:r w:rsidRPr="00EF51B6">
        <w:rPr>
          <w:rFonts w:eastAsia="Yu Mincho"/>
        </w:rPr>
        <w:fldChar w:fldCharType="end"/>
      </w:r>
      <w:r w:rsidR="00BF3BD4" w:rsidRPr="00EF51B6">
        <w:rPr>
          <w:rFonts w:eastAsia="Yu Mincho"/>
        </w:rPr>
        <w:t xml:space="preserve">, “Summary #4 on ISAC channel modelling,” </w:t>
      </w:r>
      <w:r w:rsidR="00435E61" w:rsidRPr="00EF51B6">
        <w:t xml:space="preserve">RAN1 #117, </w:t>
      </w:r>
      <w:r w:rsidR="00BF3BD4" w:rsidRPr="00EF51B6">
        <w:rPr>
          <w:rFonts w:eastAsia="Yu Mincho"/>
        </w:rPr>
        <w:t>May 2024.</w:t>
      </w:r>
      <w:bookmarkEnd w:id="14"/>
    </w:p>
    <w:p w14:paraId="578E853D" w14:textId="7F87836B" w:rsidR="00693A09" w:rsidRPr="00EF51B6" w:rsidRDefault="00693A09"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6" w:name="_Ref173488534"/>
      <w:bookmarkStart w:id="17" w:name="_Ref166228585"/>
      <w:r w:rsidRPr="00EF51B6">
        <w:rPr>
          <w:rFonts w:eastAsia="Yu Mincho"/>
        </w:rPr>
        <w:lastRenderedPageBreak/>
        <w:t>RAN1 Chair’s Notes, 3GPP TSG RAN WG1 #116-bis, Changsha, Hunan Province, China, April 2024.</w:t>
      </w:r>
      <w:bookmarkEnd w:id="16"/>
    </w:p>
    <w:bookmarkStart w:id="18" w:name="_Ref173488696"/>
    <w:p w14:paraId="4983E8C1" w14:textId="2979B0A3" w:rsidR="0061244D" w:rsidRPr="00EF51B6" w:rsidRDefault="006C2907"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sidRPr="00EF51B6">
        <w:fldChar w:fldCharType="begin"/>
      </w:r>
      <w:r w:rsidRPr="00EF51B6">
        <w:instrText>HYPERLINK "https://www.3gpp.org/ftp/Specs/archive/38_series/38.901/38901-i00.zip"</w:instrText>
      </w:r>
      <w:r w:rsidRPr="00EF51B6">
        <w:fldChar w:fldCharType="separate"/>
      </w:r>
      <w:r w:rsidR="0061244D" w:rsidRPr="00EF51B6">
        <w:rPr>
          <w:rStyle w:val="Hyperlink"/>
        </w:rPr>
        <w:t>TR 38.901 V1</w:t>
      </w:r>
      <w:r w:rsidR="00FC08F4" w:rsidRPr="00EF51B6">
        <w:rPr>
          <w:rStyle w:val="Hyperlink"/>
        </w:rPr>
        <w:t>8</w:t>
      </w:r>
      <w:r w:rsidR="0061244D" w:rsidRPr="00EF51B6">
        <w:rPr>
          <w:rStyle w:val="Hyperlink"/>
        </w:rPr>
        <w:t>.</w:t>
      </w:r>
      <w:r w:rsidR="00FC08F4" w:rsidRPr="00EF51B6">
        <w:rPr>
          <w:rStyle w:val="Hyperlink"/>
        </w:rPr>
        <w:t>0</w:t>
      </w:r>
      <w:r w:rsidR="0061244D" w:rsidRPr="00EF51B6">
        <w:rPr>
          <w:rStyle w:val="Hyperlink"/>
        </w:rPr>
        <w:t>.0</w:t>
      </w:r>
      <w:r w:rsidRPr="00EF51B6">
        <w:fldChar w:fldCharType="end"/>
      </w:r>
      <w:r w:rsidR="0061244D" w:rsidRPr="00EF51B6">
        <w:t xml:space="preserve">, “Study on channel model for frequencies from 0.5 to 100 GHz,” </w:t>
      </w:r>
      <w:r w:rsidR="00FC08F4" w:rsidRPr="00EF51B6">
        <w:t>April</w:t>
      </w:r>
      <w:r w:rsidR="0061244D" w:rsidRPr="00EF51B6">
        <w:t xml:space="preserve"> 202</w:t>
      </w:r>
      <w:r w:rsidR="00FC08F4" w:rsidRPr="00EF51B6">
        <w:t>4</w:t>
      </w:r>
      <w:r w:rsidR="0061244D" w:rsidRPr="00EF51B6">
        <w:t>.</w:t>
      </w:r>
      <w:bookmarkEnd w:id="17"/>
      <w:bookmarkEnd w:id="18"/>
    </w:p>
    <w:p w14:paraId="6175F505" w14:textId="2F7D8809" w:rsidR="000D671B" w:rsidRPr="00EF51B6" w:rsidRDefault="000D671B"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9" w:name="_Ref165902445"/>
      <w:r w:rsidRPr="00EF51B6">
        <w:rPr>
          <w:rFonts w:eastAsia="Yu Mincho"/>
        </w:rPr>
        <w:t>K. Schuler, D. Becker and W. Wiesbeck, “Extraction of Virtual Scattering Centers of Vehicles by Ray-Tracing Simulations,” in IEEE Transactions on Antennas and Propagation, vol. 56, no. 11, pp. 3543-3551, Nov. 2008</w:t>
      </w:r>
      <w:r w:rsidR="00120A0C" w:rsidRPr="00EF51B6">
        <w:rPr>
          <w:rFonts w:eastAsia="Yu Mincho"/>
        </w:rPr>
        <w:t>.</w:t>
      </w:r>
      <w:bookmarkEnd w:id="19"/>
    </w:p>
    <w:p w14:paraId="7338B3AC" w14:textId="5B668C5B" w:rsidR="00D5365E" w:rsidRPr="00EF51B6" w:rsidRDefault="00FB3E2B"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20" w:name="_Ref165903194"/>
      <w:r w:rsidRPr="00EF51B6">
        <w:rPr>
          <w:rFonts w:eastAsia="Yu Mincho"/>
        </w:rPr>
        <w:t xml:space="preserve">M. Andres, P. Feil and W. Menzel, “3D-scattering center detection of automotive targets using 77 GHz UWB radar sensors,” 2012 6th European Conference on Antennas and Propagation (EUCAP), </w:t>
      </w:r>
      <w:r w:rsidR="000915C6" w:rsidRPr="000915C6">
        <w:rPr>
          <w:rFonts w:eastAsia="Yu Mincho"/>
        </w:rPr>
        <w:t>Prague, Czech Republic</w:t>
      </w:r>
      <w:r w:rsidR="000915C6">
        <w:rPr>
          <w:rFonts w:eastAsia="Yu Mincho"/>
        </w:rPr>
        <w:t>,</w:t>
      </w:r>
      <w:r w:rsidR="000915C6" w:rsidRPr="000915C6">
        <w:rPr>
          <w:rFonts w:eastAsia="Yu Mincho"/>
        </w:rPr>
        <w:t xml:space="preserve"> </w:t>
      </w:r>
      <w:r w:rsidR="00537C14" w:rsidRPr="00EF51B6">
        <w:rPr>
          <w:rFonts w:eastAsia="Yu Mincho"/>
        </w:rPr>
        <w:t>pp. 3690-3693</w:t>
      </w:r>
      <w:r w:rsidRPr="00EF51B6">
        <w:rPr>
          <w:rFonts w:eastAsia="Yu Mincho"/>
        </w:rPr>
        <w:t>,</w:t>
      </w:r>
      <w:r w:rsidR="00755F0C" w:rsidRPr="00EF51B6">
        <w:rPr>
          <w:rFonts w:eastAsia="Yu Mincho"/>
        </w:rPr>
        <w:t xml:space="preserve"> Mar.</w:t>
      </w:r>
      <w:r w:rsidRPr="00EF51B6">
        <w:rPr>
          <w:rFonts w:eastAsia="Yu Mincho"/>
        </w:rPr>
        <w:t xml:space="preserve"> 2012</w:t>
      </w:r>
      <w:r w:rsidR="00940E47" w:rsidRPr="00EF51B6">
        <w:rPr>
          <w:rFonts w:eastAsia="Yu Mincho"/>
        </w:rPr>
        <w:t>.</w:t>
      </w:r>
      <w:bookmarkEnd w:id="15"/>
      <w:bookmarkEnd w:id="20"/>
    </w:p>
    <w:p w14:paraId="0A042BB4" w14:textId="4331338C" w:rsidR="001246DC" w:rsidRPr="00B64DDC" w:rsidRDefault="00EF51B6" w:rsidP="00B64DDC">
      <w:pPr>
        <w:widowControl w:val="0"/>
        <w:numPr>
          <w:ilvl w:val="0"/>
          <w:numId w:val="7"/>
        </w:numPr>
        <w:overflowPunct/>
        <w:autoSpaceDE/>
        <w:autoSpaceDN/>
        <w:adjustRightInd/>
        <w:spacing w:beforeLines="50" w:before="120" w:afterLines="50" w:after="120"/>
        <w:jc w:val="both"/>
        <w:textAlignment w:val="auto"/>
        <w:rPr>
          <w:rFonts w:eastAsia="Yu Mincho"/>
        </w:rPr>
      </w:pPr>
      <w:bookmarkStart w:id="21" w:name="_Ref181564816"/>
      <w:r w:rsidRPr="00EF51B6">
        <w:rPr>
          <w:rFonts w:eastAsia="Yu Mincho"/>
        </w:rPr>
        <w:t xml:space="preserve">T. Schipper, J. Fortuny-Guasch, D. Tarchi, L. Reichardt and T. Zwick, </w:t>
      </w:r>
      <w:r>
        <w:rPr>
          <w:rFonts w:eastAsia="Yu Mincho"/>
        </w:rPr>
        <w:t>“</w:t>
      </w:r>
      <w:r w:rsidRPr="00EF51B6">
        <w:rPr>
          <w:rFonts w:eastAsia="Yu Mincho"/>
        </w:rPr>
        <w:t>RCS Measurement Results for Automotive Related</w:t>
      </w:r>
      <w:r>
        <w:rPr>
          <w:rFonts w:eastAsia="Yu Mincho"/>
        </w:rPr>
        <w:t xml:space="preserve"> </w:t>
      </w:r>
      <w:r w:rsidRPr="00EF51B6">
        <w:rPr>
          <w:rFonts w:eastAsia="Yu Mincho"/>
        </w:rPr>
        <w:t>Objects at 23-27 GHz</w:t>
      </w:r>
      <w:r>
        <w:rPr>
          <w:rFonts w:eastAsia="Yu Mincho"/>
        </w:rPr>
        <w:t xml:space="preserve">, </w:t>
      </w:r>
      <w:r w:rsidRPr="00EF51B6">
        <w:rPr>
          <w:rFonts w:eastAsia="Yu Mincho"/>
        </w:rPr>
        <w:t>”</w:t>
      </w:r>
      <w:r w:rsidRPr="00EF51B6">
        <w:t xml:space="preserve"> </w:t>
      </w:r>
      <w:r w:rsidR="006B5DB5">
        <w:rPr>
          <w:rFonts w:eastAsia="Yu Mincho"/>
        </w:rPr>
        <w:t>2011</w:t>
      </w:r>
      <w:r w:rsidRPr="00EF51B6">
        <w:rPr>
          <w:rFonts w:eastAsia="Yu Mincho"/>
        </w:rPr>
        <w:t xml:space="preserve"> 5th European Conference on Antennas and Propagation (EUCAP), Rome, Italy, pp. 683-686</w:t>
      </w:r>
      <w:r w:rsidR="008973E6">
        <w:rPr>
          <w:rFonts w:eastAsia="Yu Mincho"/>
        </w:rPr>
        <w:t xml:space="preserve">, </w:t>
      </w:r>
      <w:r w:rsidR="00EB5863">
        <w:rPr>
          <w:rFonts w:eastAsia="Yu Mincho"/>
        </w:rPr>
        <w:t>Apr</w:t>
      </w:r>
      <w:r w:rsidR="008973E6">
        <w:rPr>
          <w:rFonts w:eastAsia="Yu Mincho"/>
        </w:rPr>
        <w:t>. 2011</w:t>
      </w:r>
      <w:r w:rsidRPr="00EF51B6">
        <w:rPr>
          <w:rFonts w:eastAsia="Yu Mincho"/>
        </w:rPr>
        <w:t>.</w:t>
      </w:r>
      <w:bookmarkEnd w:id="21"/>
    </w:p>
    <w:sectPr w:rsidR="001246DC" w:rsidRPr="00B64DD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82974" w14:textId="77777777" w:rsidR="00CA73EE" w:rsidRDefault="00CA73EE">
      <w:pPr>
        <w:spacing w:after="0"/>
      </w:pPr>
      <w:r>
        <w:separator/>
      </w:r>
    </w:p>
  </w:endnote>
  <w:endnote w:type="continuationSeparator" w:id="0">
    <w:p w14:paraId="52E3DC29" w14:textId="77777777" w:rsidR="00CA73EE" w:rsidRDefault="00CA73EE">
      <w:pPr>
        <w:spacing w:after="0"/>
      </w:pPr>
      <w:r>
        <w:continuationSeparator/>
      </w:r>
    </w:p>
  </w:endnote>
  <w:endnote w:type="continuationNotice" w:id="1">
    <w:p w14:paraId="3464C7FD" w14:textId="77777777" w:rsidR="00CA73EE" w:rsidRDefault="00CA7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BA3C" w14:textId="77777777" w:rsidR="00CA73EE" w:rsidRDefault="00CA73EE">
      <w:pPr>
        <w:spacing w:after="0"/>
      </w:pPr>
      <w:r>
        <w:separator/>
      </w:r>
    </w:p>
  </w:footnote>
  <w:footnote w:type="continuationSeparator" w:id="0">
    <w:p w14:paraId="346B2CF1" w14:textId="77777777" w:rsidR="00CA73EE" w:rsidRDefault="00CA73EE">
      <w:pPr>
        <w:spacing w:after="0"/>
      </w:pPr>
      <w:r>
        <w:continuationSeparator/>
      </w:r>
    </w:p>
  </w:footnote>
  <w:footnote w:type="continuationNotice" w:id="1">
    <w:p w14:paraId="595CB597" w14:textId="77777777" w:rsidR="00CA73EE" w:rsidRDefault="00CA7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47166366">
    <w:abstractNumId w:val="25"/>
  </w:num>
  <w:num w:numId="2" w16cid:durableId="870993193">
    <w:abstractNumId w:val="20"/>
  </w:num>
  <w:num w:numId="3" w16cid:durableId="760761115">
    <w:abstractNumId w:val="18"/>
  </w:num>
  <w:num w:numId="4" w16cid:durableId="1918980343">
    <w:abstractNumId w:val="9"/>
  </w:num>
  <w:num w:numId="5" w16cid:durableId="613099835">
    <w:abstractNumId w:val="1"/>
  </w:num>
  <w:num w:numId="6" w16cid:durableId="1443262062">
    <w:abstractNumId w:val="15"/>
  </w:num>
  <w:num w:numId="7" w16cid:durableId="1575580971">
    <w:abstractNumId w:val="11"/>
  </w:num>
  <w:num w:numId="8" w16cid:durableId="1935817584">
    <w:abstractNumId w:val="26"/>
  </w:num>
  <w:num w:numId="9" w16cid:durableId="705911850">
    <w:abstractNumId w:val="7"/>
  </w:num>
  <w:num w:numId="10" w16cid:durableId="44986589">
    <w:abstractNumId w:val="23"/>
  </w:num>
  <w:num w:numId="11" w16cid:durableId="121580487">
    <w:abstractNumId w:val="10"/>
  </w:num>
  <w:num w:numId="12" w16cid:durableId="1230535956">
    <w:abstractNumId w:val="17"/>
  </w:num>
  <w:num w:numId="13" w16cid:durableId="1657296999">
    <w:abstractNumId w:val="13"/>
  </w:num>
  <w:num w:numId="14" w16cid:durableId="278145871">
    <w:abstractNumId w:val="16"/>
  </w:num>
  <w:num w:numId="15" w16cid:durableId="701589985">
    <w:abstractNumId w:val="22"/>
  </w:num>
  <w:num w:numId="16" w16cid:durableId="1841895011">
    <w:abstractNumId w:val="2"/>
  </w:num>
  <w:num w:numId="17" w16cid:durableId="1424646141">
    <w:abstractNumId w:val="3"/>
  </w:num>
  <w:num w:numId="18" w16cid:durableId="236402689">
    <w:abstractNumId w:val="5"/>
  </w:num>
  <w:num w:numId="19" w16cid:durableId="118376079">
    <w:abstractNumId w:val="19"/>
  </w:num>
  <w:num w:numId="20" w16cid:durableId="13851991">
    <w:abstractNumId w:val="6"/>
  </w:num>
  <w:num w:numId="21" w16cid:durableId="1596862178">
    <w:abstractNumId w:val="8"/>
  </w:num>
  <w:num w:numId="22" w16cid:durableId="1624270688">
    <w:abstractNumId w:val="0"/>
  </w:num>
  <w:num w:numId="23" w16cid:durableId="1245139287">
    <w:abstractNumId w:val="12"/>
  </w:num>
  <w:num w:numId="24" w16cid:durableId="49348867">
    <w:abstractNumId w:val="4"/>
  </w:num>
  <w:num w:numId="25" w16cid:durableId="1161194670">
    <w:abstractNumId w:val="14"/>
  </w:num>
  <w:num w:numId="26" w16cid:durableId="906111263">
    <w:abstractNumId w:val="24"/>
  </w:num>
  <w:num w:numId="27" w16cid:durableId="1034309135">
    <w:abstractNumId w:val="21"/>
  </w:num>
  <w:num w:numId="28" w16cid:durableId="155650262">
    <w:abstractNumId w:val="28"/>
  </w:num>
  <w:num w:numId="29" w16cid:durableId="89092568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04C"/>
    <w:rsid w:val="000058EE"/>
    <w:rsid w:val="000069BB"/>
    <w:rsid w:val="00010B5C"/>
    <w:rsid w:val="0001183B"/>
    <w:rsid w:val="00012353"/>
    <w:rsid w:val="000144F3"/>
    <w:rsid w:val="000154A0"/>
    <w:rsid w:val="00015823"/>
    <w:rsid w:val="0001685E"/>
    <w:rsid w:val="00017845"/>
    <w:rsid w:val="00017A1D"/>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900"/>
    <w:rsid w:val="00056E87"/>
    <w:rsid w:val="000605EA"/>
    <w:rsid w:val="000610F9"/>
    <w:rsid w:val="000615AB"/>
    <w:rsid w:val="00061777"/>
    <w:rsid w:val="00062A3D"/>
    <w:rsid w:val="00065727"/>
    <w:rsid w:val="000666CD"/>
    <w:rsid w:val="0006695E"/>
    <w:rsid w:val="00067A2F"/>
    <w:rsid w:val="0007002B"/>
    <w:rsid w:val="0007035C"/>
    <w:rsid w:val="00070FEB"/>
    <w:rsid w:val="00074611"/>
    <w:rsid w:val="00074E8B"/>
    <w:rsid w:val="000752E1"/>
    <w:rsid w:val="00075598"/>
    <w:rsid w:val="00076AD0"/>
    <w:rsid w:val="00077A8B"/>
    <w:rsid w:val="00077EA6"/>
    <w:rsid w:val="00077F91"/>
    <w:rsid w:val="00080FA5"/>
    <w:rsid w:val="00081182"/>
    <w:rsid w:val="00083065"/>
    <w:rsid w:val="00085CE3"/>
    <w:rsid w:val="00086FCA"/>
    <w:rsid w:val="00090557"/>
    <w:rsid w:val="000915C6"/>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1778"/>
    <w:rsid w:val="000D20DA"/>
    <w:rsid w:val="000D2DB0"/>
    <w:rsid w:val="000D671B"/>
    <w:rsid w:val="000D75CE"/>
    <w:rsid w:val="000E0357"/>
    <w:rsid w:val="000E04C1"/>
    <w:rsid w:val="000E0810"/>
    <w:rsid w:val="000E093A"/>
    <w:rsid w:val="000E1483"/>
    <w:rsid w:val="000E1FE9"/>
    <w:rsid w:val="000E23DB"/>
    <w:rsid w:val="000E3862"/>
    <w:rsid w:val="000E4370"/>
    <w:rsid w:val="000E63A8"/>
    <w:rsid w:val="000E7EAF"/>
    <w:rsid w:val="000F0703"/>
    <w:rsid w:val="000F0B5E"/>
    <w:rsid w:val="000F1DC4"/>
    <w:rsid w:val="000F1EE4"/>
    <w:rsid w:val="000F37AB"/>
    <w:rsid w:val="000F38F2"/>
    <w:rsid w:val="000F439D"/>
    <w:rsid w:val="000F505E"/>
    <w:rsid w:val="000F5AF4"/>
    <w:rsid w:val="000F5D99"/>
    <w:rsid w:val="000F6242"/>
    <w:rsid w:val="000F64E7"/>
    <w:rsid w:val="001002CB"/>
    <w:rsid w:val="00101372"/>
    <w:rsid w:val="001013CE"/>
    <w:rsid w:val="001016B8"/>
    <w:rsid w:val="00101808"/>
    <w:rsid w:val="00102531"/>
    <w:rsid w:val="00102844"/>
    <w:rsid w:val="001028F6"/>
    <w:rsid w:val="001056F7"/>
    <w:rsid w:val="00106009"/>
    <w:rsid w:val="00110AAE"/>
    <w:rsid w:val="001141EA"/>
    <w:rsid w:val="00115A5A"/>
    <w:rsid w:val="00115E42"/>
    <w:rsid w:val="00115EC6"/>
    <w:rsid w:val="001204B8"/>
    <w:rsid w:val="00120A0C"/>
    <w:rsid w:val="00123EC7"/>
    <w:rsid w:val="001246DC"/>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75B"/>
    <w:rsid w:val="001419E1"/>
    <w:rsid w:val="00141AAF"/>
    <w:rsid w:val="0014204D"/>
    <w:rsid w:val="00142574"/>
    <w:rsid w:val="00142F4A"/>
    <w:rsid w:val="00145624"/>
    <w:rsid w:val="00145709"/>
    <w:rsid w:val="00146996"/>
    <w:rsid w:val="0015014F"/>
    <w:rsid w:val="00150178"/>
    <w:rsid w:val="00150911"/>
    <w:rsid w:val="00151095"/>
    <w:rsid w:val="0015213B"/>
    <w:rsid w:val="001525E8"/>
    <w:rsid w:val="0015577E"/>
    <w:rsid w:val="00155B31"/>
    <w:rsid w:val="00157A92"/>
    <w:rsid w:val="001619C7"/>
    <w:rsid w:val="00162451"/>
    <w:rsid w:val="00162AFE"/>
    <w:rsid w:val="00162D2C"/>
    <w:rsid w:val="001632FB"/>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A7632"/>
    <w:rsid w:val="001B2055"/>
    <w:rsid w:val="001B236A"/>
    <w:rsid w:val="001B579C"/>
    <w:rsid w:val="001B7FED"/>
    <w:rsid w:val="001C00B9"/>
    <w:rsid w:val="001C1CC6"/>
    <w:rsid w:val="001C4062"/>
    <w:rsid w:val="001C4154"/>
    <w:rsid w:val="001C62E2"/>
    <w:rsid w:val="001C7C4E"/>
    <w:rsid w:val="001D04F5"/>
    <w:rsid w:val="001D0C88"/>
    <w:rsid w:val="001D1BC6"/>
    <w:rsid w:val="001D1CBC"/>
    <w:rsid w:val="001D2B4A"/>
    <w:rsid w:val="001D2D9D"/>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0C00"/>
    <w:rsid w:val="00211EF7"/>
    <w:rsid w:val="002122AB"/>
    <w:rsid w:val="00213528"/>
    <w:rsid w:val="0021475B"/>
    <w:rsid w:val="002161F3"/>
    <w:rsid w:val="00216904"/>
    <w:rsid w:val="00217FF8"/>
    <w:rsid w:val="00221755"/>
    <w:rsid w:val="0022178F"/>
    <w:rsid w:val="00222085"/>
    <w:rsid w:val="00222595"/>
    <w:rsid w:val="00222C31"/>
    <w:rsid w:val="00223C89"/>
    <w:rsid w:val="00224687"/>
    <w:rsid w:val="0022642C"/>
    <w:rsid w:val="002301BE"/>
    <w:rsid w:val="0023294F"/>
    <w:rsid w:val="00232A37"/>
    <w:rsid w:val="00233793"/>
    <w:rsid w:val="00234B78"/>
    <w:rsid w:val="00235015"/>
    <w:rsid w:val="0024097A"/>
    <w:rsid w:val="00240CED"/>
    <w:rsid w:val="00241194"/>
    <w:rsid w:val="002413A4"/>
    <w:rsid w:val="002418F9"/>
    <w:rsid w:val="00241C66"/>
    <w:rsid w:val="00242EA8"/>
    <w:rsid w:val="00245046"/>
    <w:rsid w:val="0024754B"/>
    <w:rsid w:val="00251451"/>
    <w:rsid w:val="00251676"/>
    <w:rsid w:val="00252324"/>
    <w:rsid w:val="002524DD"/>
    <w:rsid w:val="0025455F"/>
    <w:rsid w:val="00255955"/>
    <w:rsid w:val="002604FD"/>
    <w:rsid w:val="0026096F"/>
    <w:rsid w:val="00261249"/>
    <w:rsid w:val="00261A2A"/>
    <w:rsid w:val="00263857"/>
    <w:rsid w:val="00263BDC"/>
    <w:rsid w:val="00264CAE"/>
    <w:rsid w:val="00266D35"/>
    <w:rsid w:val="00267A67"/>
    <w:rsid w:val="00270901"/>
    <w:rsid w:val="0027128A"/>
    <w:rsid w:val="0027151B"/>
    <w:rsid w:val="002718CE"/>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52E6"/>
    <w:rsid w:val="00297150"/>
    <w:rsid w:val="002971C7"/>
    <w:rsid w:val="00297313"/>
    <w:rsid w:val="00297B70"/>
    <w:rsid w:val="002A23AB"/>
    <w:rsid w:val="002A2482"/>
    <w:rsid w:val="002A26E9"/>
    <w:rsid w:val="002A49F9"/>
    <w:rsid w:val="002A4DA6"/>
    <w:rsid w:val="002A5787"/>
    <w:rsid w:val="002A73AE"/>
    <w:rsid w:val="002A7E5B"/>
    <w:rsid w:val="002B1B4C"/>
    <w:rsid w:val="002B4ED6"/>
    <w:rsid w:val="002B7C6A"/>
    <w:rsid w:val="002B7E85"/>
    <w:rsid w:val="002C0C0F"/>
    <w:rsid w:val="002C1569"/>
    <w:rsid w:val="002C29AE"/>
    <w:rsid w:val="002C551C"/>
    <w:rsid w:val="002C718D"/>
    <w:rsid w:val="002D0944"/>
    <w:rsid w:val="002D0974"/>
    <w:rsid w:val="002D0F4A"/>
    <w:rsid w:val="002D1A4F"/>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65F6"/>
    <w:rsid w:val="002E73C5"/>
    <w:rsid w:val="002E76E1"/>
    <w:rsid w:val="002F09D4"/>
    <w:rsid w:val="002F175E"/>
    <w:rsid w:val="002F1940"/>
    <w:rsid w:val="002F20BD"/>
    <w:rsid w:val="002F2530"/>
    <w:rsid w:val="002F375B"/>
    <w:rsid w:val="002F55C1"/>
    <w:rsid w:val="002F7E0F"/>
    <w:rsid w:val="00303D3C"/>
    <w:rsid w:val="0030727C"/>
    <w:rsid w:val="0031275C"/>
    <w:rsid w:val="00312C24"/>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947"/>
    <w:rsid w:val="0033506D"/>
    <w:rsid w:val="00336D0E"/>
    <w:rsid w:val="0033714C"/>
    <w:rsid w:val="003402E2"/>
    <w:rsid w:val="003404EE"/>
    <w:rsid w:val="00341584"/>
    <w:rsid w:val="0034161D"/>
    <w:rsid w:val="003418AD"/>
    <w:rsid w:val="00343005"/>
    <w:rsid w:val="0034499A"/>
    <w:rsid w:val="00346030"/>
    <w:rsid w:val="003465D7"/>
    <w:rsid w:val="00346FD8"/>
    <w:rsid w:val="00347518"/>
    <w:rsid w:val="003515AB"/>
    <w:rsid w:val="0035199E"/>
    <w:rsid w:val="00351D6C"/>
    <w:rsid w:val="00352340"/>
    <w:rsid w:val="00352A57"/>
    <w:rsid w:val="003545BE"/>
    <w:rsid w:val="00355220"/>
    <w:rsid w:val="003555D5"/>
    <w:rsid w:val="00355A4A"/>
    <w:rsid w:val="00355EAF"/>
    <w:rsid w:val="00357C41"/>
    <w:rsid w:val="00357CBF"/>
    <w:rsid w:val="00362607"/>
    <w:rsid w:val="00362BDF"/>
    <w:rsid w:val="00364B1E"/>
    <w:rsid w:val="00365186"/>
    <w:rsid w:val="00365C7A"/>
    <w:rsid w:val="00366A0F"/>
    <w:rsid w:val="00367043"/>
    <w:rsid w:val="0036776E"/>
    <w:rsid w:val="003722EA"/>
    <w:rsid w:val="003737A9"/>
    <w:rsid w:val="00373A1E"/>
    <w:rsid w:val="00373E7D"/>
    <w:rsid w:val="00373F55"/>
    <w:rsid w:val="003746C2"/>
    <w:rsid w:val="003752D8"/>
    <w:rsid w:val="00376169"/>
    <w:rsid w:val="00376AD9"/>
    <w:rsid w:val="00380498"/>
    <w:rsid w:val="0038067D"/>
    <w:rsid w:val="00381F96"/>
    <w:rsid w:val="00382092"/>
    <w:rsid w:val="00382567"/>
    <w:rsid w:val="00383545"/>
    <w:rsid w:val="003836D1"/>
    <w:rsid w:val="0038376B"/>
    <w:rsid w:val="00383C9C"/>
    <w:rsid w:val="003852DA"/>
    <w:rsid w:val="00385EAD"/>
    <w:rsid w:val="00387A25"/>
    <w:rsid w:val="00387B19"/>
    <w:rsid w:val="00392CF0"/>
    <w:rsid w:val="00393669"/>
    <w:rsid w:val="00393E2F"/>
    <w:rsid w:val="003940E2"/>
    <w:rsid w:val="003955B5"/>
    <w:rsid w:val="0039711A"/>
    <w:rsid w:val="003A18D4"/>
    <w:rsid w:val="003A1E0A"/>
    <w:rsid w:val="003A350F"/>
    <w:rsid w:val="003A54B2"/>
    <w:rsid w:val="003A5934"/>
    <w:rsid w:val="003A768B"/>
    <w:rsid w:val="003B1313"/>
    <w:rsid w:val="003B2874"/>
    <w:rsid w:val="003B5BBE"/>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E687D"/>
    <w:rsid w:val="003F1884"/>
    <w:rsid w:val="003F402A"/>
    <w:rsid w:val="003F4757"/>
    <w:rsid w:val="003F4BB3"/>
    <w:rsid w:val="003F51B6"/>
    <w:rsid w:val="003F51CF"/>
    <w:rsid w:val="003F6D90"/>
    <w:rsid w:val="003F746A"/>
    <w:rsid w:val="004013A4"/>
    <w:rsid w:val="00401978"/>
    <w:rsid w:val="00405450"/>
    <w:rsid w:val="0040573C"/>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1F81"/>
    <w:rsid w:val="00422DD6"/>
    <w:rsid w:val="004248B1"/>
    <w:rsid w:val="00424D00"/>
    <w:rsid w:val="00426A94"/>
    <w:rsid w:val="00427467"/>
    <w:rsid w:val="004276CA"/>
    <w:rsid w:val="00430C86"/>
    <w:rsid w:val="00431CDE"/>
    <w:rsid w:val="00433500"/>
    <w:rsid w:val="00433F71"/>
    <w:rsid w:val="0043454C"/>
    <w:rsid w:val="00434724"/>
    <w:rsid w:val="00435BCD"/>
    <w:rsid w:val="00435C37"/>
    <w:rsid w:val="00435E61"/>
    <w:rsid w:val="00436945"/>
    <w:rsid w:val="00436A11"/>
    <w:rsid w:val="00436A19"/>
    <w:rsid w:val="00437BCA"/>
    <w:rsid w:val="004406E3"/>
    <w:rsid w:val="00440D43"/>
    <w:rsid w:val="0044159B"/>
    <w:rsid w:val="004426EA"/>
    <w:rsid w:val="00443D6E"/>
    <w:rsid w:val="00444C67"/>
    <w:rsid w:val="00444CD1"/>
    <w:rsid w:val="004457DF"/>
    <w:rsid w:val="00445862"/>
    <w:rsid w:val="00446627"/>
    <w:rsid w:val="00446689"/>
    <w:rsid w:val="00446F96"/>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67D0D"/>
    <w:rsid w:val="00473427"/>
    <w:rsid w:val="00473495"/>
    <w:rsid w:val="00475237"/>
    <w:rsid w:val="00481A21"/>
    <w:rsid w:val="00483093"/>
    <w:rsid w:val="004845A5"/>
    <w:rsid w:val="00484A3E"/>
    <w:rsid w:val="0048542F"/>
    <w:rsid w:val="00487132"/>
    <w:rsid w:val="0049205C"/>
    <w:rsid w:val="00493502"/>
    <w:rsid w:val="00493588"/>
    <w:rsid w:val="004942A2"/>
    <w:rsid w:val="004948C3"/>
    <w:rsid w:val="00495938"/>
    <w:rsid w:val="004960D4"/>
    <w:rsid w:val="00496AE8"/>
    <w:rsid w:val="004975F1"/>
    <w:rsid w:val="004977E0"/>
    <w:rsid w:val="004A17EB"/>
    <w:rsid w:val="004A1A9C"/>
    <w:rsid w:val="004A2CA6"/>
    <w:rsid w:val="004A316A"/>
    <w:rsid w:val="004A3C83"/>
    <w:rsid w:val="004A5866"/>
    <w:rsid w:val="004A7629"/>
    <w:rsid w:val="004B157F"/>
    <w:rsid w:val="004B3F17"/>
    <w:rsid w:val="004B5D4C"/>
    <w:rsid w:val="004B5E03"/>
    <w:rsid w:val="004B615A"/>
    <w:rsid w:val="004B6714"/>
    <w:rsid w:val="004B6F42"/>
    <w:rsid w:val="004C07D7"/>
    <w:rsid w:val="004C2F29"/>
    <w:rsid w:val="004C40F0"/>
    <w:rsid w:val="004C468C"/>
    <w:rsid w:val="004C4B84"/>
    <w:rsid w:val="004C544C"/>
    <w:rsid w:val="004C6C79"/>
    <w:rsid w:val="004D2352"/>
    <w:rsid w:val="004D24F6"/>
    <w:rsid w:val="004D2810"/>
    <w:rsid w:val="004D2C5B"/>
    <w:rsid w:val="004D39A6"/>
    <w:rsid w:val="004D39BD"/>
    <w:rsid w:val="004D39E9"/>
    <w:rsid w:val="004D414A"/>
    <w:rsid w:val="004D43A3"/>
    <w:rsid w:val="004D5EDA"/>
    <w:rsid w:val="004D6A9D"/>
    <w:rsid w:val="004D6CA3"/>
    <w:rsid w:val="004E0ADA"/>
    <w:rsid w:val="004E16D6"/>
    <w:rsid w:val="004E3939"/>
    <w:rsid w:val="004E3CD6"/>
    <w:rsid w:val="004E41D0"/>
    <w:rsid w:val="004E531E"/>
    <w:rsid w:val="004E7A18"/>
    <w:rsid w:val="004F05D0"/>
    <w:rsid w:val="004F114B"/>
    <w:rsid w:val="004F123B"/>
    <w:rsid w:val="004F2950"/>
    <w:rsid w:val="004F2D0C"/>
    <w:rsid w:val="004F39D3"/>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C83"/>
    <w:rsid w:val="00516F36"/>
    <w:rsid w:val="00517E2F"/>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46EB"/>
    <w:rsid w:val="00544D08"/>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6A0E"/>
    <w:rsid w:val="0057736B"/>
    <w:rsid w:val="0057754F"/>
    <w:rsid w:val="0058050D"/>
    <w:rsid w:val="00581158"/>
    <w:rsid w:val="005812CD"/>
    <w:rsid w:val="00583097"/>
    <w:rsid w:val="00583C48"/>
    <w:rsid w:val="00583D40"/>
    <w:rsid w:val="005859A0"/>
    <w:rsid w:val="00585DBE"/>
    <w:rsid w:val="005862D0"/>
    <w:rsid w:val="00587BC7"/>
    <w:rsid w:val="005908E8"/>
    <w:rsid w:val="00590BA1"/>
    <w:rsid w:val="005914D6"/>
    <w:rsid w:val="00591BC6"/>
    <w:rsid w:val="00592207"/>
    <w:rsid w:val="00593552"/>
    <w:rsid w:val="00594F3C"/>
    <w:rsid w:val="005953DF"/>
    <w:rsid w:val="0059569F"/>
    <w:rsid w:val="00596E5D"/>
    <w:rsid w:val="0059719B"/>
    <w:rsid w:val="005A2099"/>
    <w:rsid w:val="005A5703"/>
    <w:rsid w:val="005A570A"/>
    <w:rsid w:val="005B054F"/>
    <w:rsid w:val="005B5194"/>
    <w:rsid w:val="005B5AB3"/>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65B2"/>
    <w:rsid w:val="005D7975"/>
    <w:rsid w:val="005E0038"/>
    <w:rsid w:val="005E07A7"/>
    <w:rsid w:val="005E184B"/>
    <w:rsid w:val="005E1FCE"/>
    <w:rsid w:val="005E3287"/>
    <w:rsid w:val="005E5BFA"/>
    <w:rsid w:val="005E5DC9"/>
    <w:rsid w:val="005E6705"/>
    <w:rsid w:val="005E7CB9"/>
    <w:rsid w:val="005F0D5A"/>
    <w:rsid w:val="005F5379"/>
    <w:rsid w:val="005F7C68"/>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177E2"/>
    <w:rsid w:val="0062319C"/>
    <w:rsid w:val="00627504"/>
    <w:rsid w:val="00627555"/>
    <w:rsid w:val="00627B14"/>
    <w:rsid w:val="0063043D"/>
    <w:rsid w:val="00630DB9"/>
    <w:rsid w:val="0063264C"/>
    <w:rsid w:val="00636092"/>
    <w:rsid w:val="00637E5A"/>
    <w:rsid w:val="00642464"/>
    <w:rsid w:val="006427F0"/>
    <w:rsid w:val="00642B1C"/>
    <w:rsid w:val="006501C1"/>
    <w:rsid w:val="006509DD"/>
    <w:rsid w:val="00651B40"/>
    <w:rsid w:val="00651C10"/>
    <w:rsid w:val="0065208F"/>
    <w:rsid w:val="006529E5"/>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5A89"/>
    <w:rsid w:val="0066632C"/>
    <w:rsid w:val="006670C3"/>
    <w:rsid w:val="0066788B"/>
    <w:rsid w:val="0067015F"/>
    <w:rsid w:val="00671D86"/>
    <w:rsid w:val="00673223"/>
    <w:rsid w:val="0067335D"/>
    <w:rsid w:val="00674312"/>
    <w:rsid w:val="00674517"/>
    <w:rsid w:val="0067586A"/>
    <w:rsid w:val="00675BA4"/>
    <w:rsid w:val="00676184"/>
    <w:rsid w:val="006763EE"/>
    <w:rsid w:val="00676B84"/>
    <w:rsid w:val="00677DDA"/>
    <w:rsid w:val="006809B7"/>
    <w:rsid w:val="00681035"/>
    <w:rsid w:val="0068132B"/>
    <w:rsid w:val="0068231F"/>
    <w:rsid w:val="00682897"/>
    <w:rsid w:val="00683346"/>
    <w:rsid w:val="006833F5"/>
    <w:rsid w:val="0068384E"/>
    <w:rsid w:val="00684421"/>
    <w:rsid w:val="006852D3"/>
    <w:rsid w:val="00687DB0"/>
    <w:rsid w:val="00690E4B"/>
    <w:rsid w:val="006933C9"/>
    <w:rsid w:val="00693A09"/>
    <w:rsid w:val="00695FE1"/>
    <w:rsid w:val="00696617"/>
    <w:rsid w:val="006969E5"/>
    <w:rsid w:val="0069751D"/>
    <w:rsid w:val="0069766E"/>
    <w:rsid w:val="00697D2A"/>
    <w:rsid w:val="006A1DC0"/>
    <w:rsid w:val="006A23B3"/>
    <w:rsid w:val="006A2900"/>
    <w:rsid w:val="006A2C07"/>
    <w:rsid w:val="006A3FA0"/>
    <w:rsid w:val="006A4F10"/>
    <w:rsid w:val="006A4F25"/>
    <w:rsid w:val="006A539D"/>
    <w:rsid w:val="006B16A5"/>
    <w:rsid w:val="006B199E"/>
    <w:rsid w:val="006B2664"/>
    <w:rsid w:val="006B2A2B"/>
    <w:rsid w:val="006B40A5"/>
    <w:rsid w:val="006B4511"/>
    <w:rsid w:val="006B4FDD"/>
    <w:rsid w:val="006B5A58"/>
    <w:rsid w:val="006B5B06"/>
    <w:rsid w:val="006B5DB5"/>
    <w:rsid w:val="006B5EDA"/>
    <w:rsid w:val="006B6947"/>
    <w:rsid w:val="006B6973"/>
    <w:rsid w:val="006C0900"/>
    <w:rsid w:val="006C2758"/>
    <w:rsid w:val="006C2878"/>
    <w:rsid w:val="006C2907"/>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6CAB"/>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45C"/>
    <w:rsid w:val="007027DE"/>
    <w:rsid w:val="007027DF"/>
    <w:rsid w:val="007041E6"/>
    <w:rsid w:val="0070526A"/>
    <w:rsid w:val="007058A7"/>
    <w:rsid w:val="007078C5"/>
    <w:rsid w:val="00707DD5"/>
    <w:rsid w:val="00712678"/>
    <w:rsid w:val="00712B6E"/>
    <w:rsid w:val="00714AD0"/>
    <w:rsid w:val="0071587C"/>
    <w:rsid w:val="00715D57"/>
    <w:rsid w:val="0071789B"/>
    <w:rsid w:val="00717CED"/>
    <w:rsid w:val="00720C39"/>
    <w:rsid w:val="00720D59"/>
    <w:rsid w:val="00727C8C"/>
    <w:rsid w:val="00733F89"/>
    <w:rsid w:val="00734F75"/>
    <w:rsid w:val="0073642F"/>
    <w:rsid w:val="00737AE3"/>
    <w:rsid w:val="0074036B"/>
    <w:rsid w:val="007405EF"/>
    <w:rsid w:val="007411D3"/>
    <w:rsid w:val="00742395"/>
    <w:rsid w:val="00744587"/>
    <w:rsid w:val="00744BAD"/>
    <w:rsid w:val="007454D1"/>
    <w:rsid w:val="00746E52"/>
    <w:rsid w:val="007472FD"/>
    <w:rsid w:val="007475D6"/>
    <w:rsid w:val="00754FD1"/>
    <w:rsid w:val="00755055"/>
    <w:rsid w:val="00755A24"/>
    <w:rsid w:val="00755F0C"/>
    <w:rsid w:val="00756B2C"/>
    <w:rsid w:val="007610FF"/>
    <w:rsid w:val="00761273"/>
    <w:rsid w:val="00761672"/>
    <w:rsid w:val="00763B08"/>
    <w:rsid w:val="00764137"/>
    <w:rsid w:val="00764364"/>
    <w:rsid w:val="007652E2"/>
    <w:rsid w:val="00765A82"/>
    <w:rsid w:val="0076753D"/>
    <w:rsid w:val="00767E87"/>
    <w:rsid w:val="0077024B"/>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39D4"/>
    <w:rsid w:val="007A53D6"/>
    <w:rsid w:val="007A5BB2"/>
    <w:rsid w:val="007A5F9D"/>
    <w:rsid w:val="007A6A90"/>
    <w:rsid w:val="007B0B67"/>
    <w:rsid w:val="007B20F8"/>
    <w:rsid w:val="007B2598"/>
    <w:rsid w:val="007B30E9"/>
    <w:rsid w:val="007B3B82"/>
    <w:rsid w:val="007B4FC8"/>
    <w:rsid w:val="007B6B70"/>
    <w:rsid w:val="007B6B76"/>
    <w:rsid w:val="007B761E"/>
    <w:rsid w:val="007C17A2"/>
    <w:rsid w:val="007C270A"/>
    <w:rsid w:val="007C271A"/>
    <w:rsid w:val="007C28A8"/>
    <w:rsid w:val="007C40CA"/>
    <w:rsid w:val="007C47F3"/>
    <w:rsid w:val="007C7484"/>
    <w:rsid w:val="007C7793"/>
    <w:rsid w:val="007D0FB8"/>
    <w:rsid w:val="007D307B"/>
    <w:rsid w:val="007D3106"/>
    <w:rsid w:val="007D44DC"/>
    <w:rsid w:val="007D4D28"/>
    <w:rsid w:val="007D534A"/>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28F3"/>
    <w:rsid w:val="00823AE1"/>
    <w:rsid w:val="00825C66"/>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16C"/>
    <w:rsid w:val="00853331"/>
    <w:rsid w:val="00853D8C"/>
    <w:rsid w:val="0085539E"/>
    <w:rsid w:val="00855B16"/>
    <w:rsid w:val="00856479"/>
    <w:rsid w:val="00857451"/>
    <w:rsid w:val="008605A4"/>
    <w:rsid w:val="00860FE6"/>
    <w:rsid w:val="00862C09"/>
    <w:rsid w:val="00864D14"/>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14DE"/>
    <w:rsid w:val="008828E1"/>
    <w:rsid w:val="00882EAC"/>
    <w:rsid w:val="00884007"/>
    <w:rsid w:val="00884B57"/>
    <w:rsid w:val="00887A32"/>
    <w:rsid w:val="00887BF1"/>
    <w:rsid w:val="0089382C"/>
    <w:rsid w:val="00894914"/>
    <w:rsid w:val="00895ADF"/>
    <w:rsid w:val="00895DFF"/>
    <w:rsid w:val="00896357"/>
    <w:rsid w:val="008973E6"/>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1CFE"/>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402C"/>
    <w:rsid w:val="008F547D"/>
    <w:rsid w:val="008F5713"/>
    <w:rsid w:val="008F61FD"/>
    <w:rsid w:val="008F6747"/>
    <w:rsid w:val="00901FBA"/>
    <w:rsid w:val="0090208D"/>
    <w:rsid w:val="00902301"/>
    <w:rsid w:val="0090438C"/>
    <w:rsid w:val="00904AFF"/>
    <w:rsid w:val="00904F21"/>
    <w:rsid w:val="0090690F"/>
    <w:rsid w:val="00906CD7"/>
    <w:rsid w:val="00910CDB"/>
    <w:rsid w:val="00911E2E"/>
    <w:rsid w:val="00912FE9"/>
    <w:rsid w:val="00913531"/>
    <w:rsid w:val="00914761"/>
    <w:rsid w:val="009167BC"/>
    <w:rsid w:val="00917696"/>
    <w:rsid w:val="00917E66"/>
    <w:rsid w:val="0092294E"/>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5656"/>
    <w:rsid w:val="0095632D"/>
    <w:rsid w:val="00956697"/>
    <w:rsid w:val="00960935"/>
    <w:rsid w:val="00960B98"/>
    <w:rsid w:val="00960DDF"/>
    <w:rsid w:val="00961551"/>
    <w:rsid w:val="00962720"/>
    <w:rsid w:val="00962883"/>
    <w:rsid w:val="00962A84"/>
    <w:rsid w:val="00965B62"/>
    <w:rsid w:val="00965D7A"/>
    <w:rsid w:val="00967C63"/>
    <w:rsid w:val="009700E9"/>
    <w:rsid w:val="00970A79"/>
    <w:rsid w:val="00970BE9"/>
    <w:rsid w:val="0097156B"/>
    <w:rsid w:val="00971CDD"/>
    <w:rsid w:val="00971F4B"/>
    <w:rsid w:val="00975E9E"/>
    <w:rsid w:val="00977E8F"/>
    <w:rsid w:val="00980C9B"/>
    <w:rsid w:val="00981BE5"/>
    <w:rsid w:val="00982188"/>
    <w:rsid w:val="009859F5"/>
    <w:rsid w:val="009869C4"/>
    <w:rsid w:val="0098708D"/>
    <w:rsid w:val="00987EE9"/>
    <w:rsid w:val="00990504"/>
    <w:rsid w:val="00990F62"/>
    <w:rsid w:val="00992642"/>
    <w:rsid w:val="00993EF7"/>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466F"/>
    <w:rsid w:val="009B5BB2"/>
    <w:rsid w:val="009B6F6F"/>
    <w:rsid w:val="009B7CD5"/>
    <w:rsid w:val="009B7D1C"/>
    <w:rsid w:val="009C22F5"/>
    <w:rsid w:val="009C2A50"/>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51D"/>
    <w:rsid w:val="00A407C7"/>
    <w:rsid w:val="00A40C4B"/>
    <w:rsid w:val="00A40D84"/>
    <w:rsid w:val="00A41924"/>
    <w:rsid w:val="00A430AD"/>
    <w:rsid w:val="00A43391"/>
    <w:rsid w:val="00A45294"/>
    <w:rsid w:val="00A45B2E"/>
    <w:rsid w:val="00A46AD1"/>
    <w:rsid w:val="00A47AD5"/>
    <w:rsid w:val="00A500F0"/>
    <w:rsid w:val="00A51753"/>
    <w:rsid w:val="00A543A1"/>
    <w:rsid w:val="00A550A3"/>
    <w:rsid w:val="00A561F6"/>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233E"/>
    <w:rsid w:val="00A83970"/>
    <w:rsid w:val="00A9214C"/>
    <w:rsid w:val="00A93509"/>
    <w:rsid w:val="00A93A40"/>
    <w:rsid w:val="00A964E4"/>
    <w:rsid w:val="00A96C25"/>
    <w:rsid w:val="00A97467"/>
    <w:rsid w:val="00A979B2"/>
    <w:rsid w:val="00AA184C"/>
    <w:rsid w:val="00AA227C"/>
    <w:rsid w:val="00AA3161"/>
    <w:rsid w:val="00AA6D4A"/>
    <w:rsid w:val="00AA772F"/>
    <w:rsid w:val="00AA7BAE"/>
    <w:rsid w:val="00AA7CE2"/>
    <w:rsid w:val="00AB1F3D"/>
    <w:rsid w:val="00AB4EDF"/>
    <w:rsid w:val="00AB5BFF"/>
    <w:rsid w:val="00AB60D9"/>
    <w:rsid w:val="00AB7C6E"/>
    <w:rsid w:val="00AC3962"/>
    <w:rsid w:val="00AC5124"/>
    <w:rsid w:val="00AC5935"/>
    <w:rsid w:val="00AC60D4"/>
    <w:rsid w:val="00AC6655"/>
    <w:rsid w:val="00AC67E3"/>
    <w:rsid w:val="00AC6986"/>
    <w:rsid w:val="00AC7C3A"/>
    <w:rsid w:val="00AD0FA3"/>
    <w:rsid w:val="00AD27A5"/>
    <w:rsid w:val="00AD5D0A"/>
    <w:rsid w:val="00AD6020"/>
    <w:rsid w:val="00AE1B0D"/>
    <w:rsid w:val="00AE1B12"/>
    <w:rsid w:val="00AE249A"/>
    <w:rsid w:val="00AE66FC"/>
    <w:rsid w:val="00AE6D55"/>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503E"/>
    <w:rsid w:val="00B27412"/>
    <w:rsid w:val="00B2756F"/>
    <w:rsid w:val="00B30F4F"/>
    <w:rsid w:val="00B32E6A"/>
    <w:rsid w:val="00B34B54"/>
    <w:rsid w:val="00B34BA1"/>
    <w:rsid w:val="00B359A5"/>
    <w:rsid w:val="00B35B6B"/>
    <w:rsid w:val="00B35D10"/>
    <w:rsid w:val="00B363B1"/>
    <w:rsid w:val="00B36670"/>
    <w:rsid w:val="00B403D8"/>
    <w:rsid w:val="00B40EF6"/>
    <w:rsid w:val="00B41183"/>
    <w:rsid w:val="00B440BD"/>
    <w:rsid w:val="00B46B1A"/>
    <w:rsid w:val="00B4784C"/>
    <w:rsid w:val="00B47DB7"/>
    <w:rsid w:val="00B47DC9"/>
    <w:rsid w:val="00B51768"/>
    <w:rsid w:val="00B53466"/>
    <w:rsid w:val="00B53CEB"/>
    <w:rsid w:val="00B53ECB"/>
    <w:rsid w:val="00B5509E"/>
    <w:rsid w:val="00B60BAC"/>
    <w:rsid w:val="00B61DAF"/>
    <w:rsid w:val="00B64001"/>
    <w:rsid w:val="00B64DDC"/>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87468"/>
    <w:rsid w:val="00B90E4C"/>
    <w:rsid w:val="00B91C1E"/>
    <w:rsid w:val="00B9408B"/>
    <w:rsid w:val="00B9466D"/>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95B"/>
    <w:rsid w:val="00BB2EFC"/>
    <w:rsid w:val="00BB2FDF"/>
    <w:rsid w:val="00BB3CE0"/>
    <w:rsid w:val="00BB539B"/>
    <w:rsid w:val="00BC3FE6"/>
    <w:rsid w:val="00BD062C"/>
    <w:rsid w:val="00BD1A97"/>
    <w:rsid w:val="00BD20F4"/>
    <w:rsid w:val="00BD3603"/>
    <w:rsid w:val="00BD47DB"/>
    <w:rsid w:val="00BD5215"/>
    <w:rsid w:val="00BD6B89"/>
    <w:rsid w:val="00BE0A10"/>
    <w:rsid w:val="00BE0B12"/>
    <w:rsid w:val="00BE0D29"/>
    <w:rsid w:val="00BE2AE8"/>
    <w:rsid w:val="00BE4184"/>
    <w:rsid w:val="00BE56BE"/>
    <w:rsid w:val="00BE5C33"/>
    <w:rsid w:val="00BE6ACE"/>
    <w:rsid w:val="00BE73BA"/>
    <w:rsid w:val="00BF013B"/>
    <w:rsid w:val="00BF0BAA"/>
    <w:rsid w:val="00BF2486"/>
    <w:rsid w:val="00BF276F"/>
    <w:rsid w:val="00BF29DF"/>
    <w:rsid w:val="00BF2A78"/>
    <w:rsid w:val="00BF2B67"/>
    <w:rsid w:val="00BF311C"/>
    <w:rsid w:val="00BF361B"/>
    <w:rsid w:val="00BF3989"/>
    <w:rsid w:val="00BF3BD4"/>
    <w:rsid w:val="00BF402E"/>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6A3C"/>
    <w:rsid w:val="00C37759"/>
    <w:rsid w:val="00C37C1A"/>
    <w:rsid w:val="00C40A01"/>
    <w:rsid w:val="00C42047"/>
    <w:rsid w:val="00C427B9"/>
    <w:rsid w:val="00C42B70"/>
    <w:rsid w:val="00C43E00"/>
    <w:rsid w:val="00C441F7"/>
    <w:rsid w:val="00C4431B"/>
    <w:rsid w:val="00C46198"/>
    <w:rsid w:val="00C507C8"/>
    <w:rsid w:val="00C51508"/>
    <w:rsid w:val="00C525A9"/>
    <w:rsid w:val="00C528DC"/>
    <w:rsid w:val="00C53797"/>
    <w:rsid w:val="00C54F83"/>
    <w:rsid w:val="00C60560"/>
    <w:rsid w:val="00C62B11"/>
    <w:rsid w:val="00C632A0"/>
    <w:rsid w:val="00C65669"/>
    <w:rsid w:val="00C714F2"/>
    <w:rsid w:val="00C72F08"/>
    <w:rsid w:val="00C73B74"/>
    <w:rsid w:val="00C74A98"/>
    <w:rsid w:val="00C75068"/>
    <w:rsid w:val="00C75820"/>
    <w:rsid w:val="00C75B88"/>
    <w:rsid w:val="00C763A3"/>
    <w:rsid w:val="00C7710B"/>
    <w:rsid w:val="00C80A4D"/>
    <w:rsid w:val="00C80B92"/>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F22"/>
    <w:rsid w:val="00CA1064"/>
    <w:rsid w:val="00CA1603"/>
    <w:rsid w:val="00CA3130"/>
    <w:rsid w:val="00CA44BA"/>
    <w:rsid w:val="00CA6F99"/>
    <w:rsid w:val="00CA73EE"/>
    <w:rsid w:val="00CB04BF"/>
    <w:rsid w:val="00CB0613"/>
    <w:rsid w:val="00CB08C6"/>
    <w:rsid w:val="00CB0996"/>
    <w:rsid w:val="00CB259C"/>
    <w:rsid w:val="00CB3491"/>
    <w:rsid w:val="00CB3B49"/>
    <w:rsid w:val="00CB467E"/>
    <w:rsid w:val="00CB6C0E"/>
    <w:rsid w:val="00CB7838"/>
    <w:rsid w:val="00CC014B"/>
    <w:rsid w:val="00CC07FF"/>
    <w:rsid w:val="00CC096C"/>
    <w:rsid w:val="00CC0C01"/>
    <w:rsid w:val="00CC26F0"/>
    <w:rsid w:val="00CC32BB"/>
    <w:rsid w:val="00CC35E7"/>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4701"/>
    <w:rsid w:val="00CF6087"/>
    <w:rsid w:val="00CF7F77"/>
    <w:rsid w:val="00D024BD"/>
    <w:rsid w:val="00D02A87"/>
    <w:rsid w:val="00D033D2"/>
    <w:rsid w:val="00D03933"/>
    <w:rsid w:val="00D04653"/>
    <w:rsid w:val="00D05862"/>
    <w:rsid w:val="00D0675C"/>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5ABD"/>
    <w:rsid w:val="00D36124"/>
    <w:rsid w:val="00D3703A"/>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1287"/>
    <w:rsid w:val="00D5365E"/>
    <w:rsid w:val="00D570B7"/>
    <w:rsid w:val="00D575B5"/>
    <w:rsid w:val="00D6021E"/>
    <w:rsid w:val="00D60D05"/>
    <w:rsid w:val="00D60F06"/>
    <w:rsid w:val="00D611D7"/>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6D8B"/>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129"/>
    <w:rsid w:val="00DE2201"/>
    <w:rsid w:val="00DE24DE"/>
    <w:rsid w:val="00DE308C"/>
    <w:rsid w:val="00DE4624"/>
    <w:rsid w:val="00DE5769"/>
    <w:rsid w:val="00DE74E5"/>
    <w:rsid w:val="00DF1EEA"/>
    <w:rsid w:val="00DF1F02"/>
    <w:rsid w:val="00DF213D"/>
    <w:rsid w:val="00DF2540"/>
    <w:rsid w:val="00DF3F44"/>
    <w:rsid w:val="00DF49F9"/>
    <w:rsid w:val="00DF5E05"/>
    <w:rsid w:val="00DF6450"/>
    <w:rsid w:val="00E01373"/>
    <w:rsid w:val="00E01440"/>
    <w:rsid w:val="00E015B1"/>
    <w:rsid w:val="00E02551"/>
    <w:rsid w:val="00E03BCE"/>
    <w:rsid w:val="00E04398"/>
    <w:rsid w:val="00E04E18"/>
    <w:rsid w:val="00E07F77"/>
    <w:rsid w:val="00E11F6C"/>
    <w:rsid w:val="00E126D1"/>
    <w:rsid w:val="00E12A90"/>
    <w:rsid w:val="00E12F5D"/>
    <w:rsid w:val="00E1384B"/>
    <w:rsid w:val="00E14EEC"/>
    <w:rsid w:val="00E15C5A"/>
    <w:rsid w:val="00E17321"/>
    <w:rsid w:val="00E173F3"/>
    <w:rsid w:val="00E174FF"/>
    <w:rsid w:val="00E22E20"/>
    <w:rsid w:val="00E24974"/>
    <w:rsid w:val="00E2757B"/>
    <w:rsid w:val="00E31CEE"/>
    <w:rsid w:val="00E32000"/>
    <w:rsid w:val="00E32AC9"/>
    <w:rsid w:val="00E3437D"/>
    <w:rsid w:val="00E353AD"/>
    <w:rsid w:val="00E354D0"/>
    <w:rsid w:val="00E35EA1"/>
    <w:rsid w:val="00E37EDC"/>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6758B"/>
    <w:rsid w:val="00E715A3"/>
    <w:rsid w:val="00E71B3C"/>
    <w:rsid w:val="00E723A5"/>
    <w:rsid w:val="00E723B2"/>
    <w:rsid w:val="00E73546"/>
    <w:rsid w:val="00E73A5C"/>
    <w:rsid w:val="00E7452D"/>
    <w:rsid w:val="00E77B3A"/>
    <w:rsid w:val="00E8053C"/>
    <w:rsid w:val="00E805B2"/>
    <w:rsid w:val="00E81FD1"/>
    <w:rsid w:val="00E83088"/>
    <w:rsid w:val="00E8442F"/>
    <w:rsid w:val="00E853A3"/>
    <w:rsid w:val="00E87414"/>
    <w:rsid w:val="00E8752E"/>
    <w:rsid w:val="00E908DF"/>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B5863"/>
    <w:rsid w:val="00EC0019"/>
    <w:rsid w:val="00EC2C18"/>
    <w:rsid w:val="00EC2E0B"/>
    <w:rsid w:val="00EC5AD5"/>
    <w:rsid w:val="00EC6A1E"/>
    <w:rsid w:val="00EC6EEC"/>
    <w:rsid w:val="00ED0107"/>
    <w:rsid w:val="00ED1CE3"/>
    <w:rsid w:val="00ED2088"/>
    <w:rsid w:val="00ED3E53"/>
    <w:rsid w:val="00ED4E4C"/>
    <w:rsid w:val="00ED579F"/>
    <w:rsid w:val="00ED63DE"/>
    <w:rsid w:val="00EE685F"/>
    <w:rsid w:val="00EE71C1"/>
    <w:rsid w:val="00EF0469"/>
    <w:rsid w:val="00EF0F25"/>
    <w:rsid w:val="00EF23CA"/>
    <w:rsid w:val="00EF50FB"/>
    <w:rsid w:val="00EF51B6"/>
    <w:rsid w:val="00EF5461"/>
    <w:rsid w:val="00EF6E04"/>
    <w:rsid w:val="00EF7A81"/>
    <w:rsid w:val="00F0001D"/>
    <w:rsid w:val="00F008CB"/>
    <w:rsid w:val="00F0113B"/>
    <w:rsid w:val="00F0115D"/>
    <w:rsid w:val="00F02DC5"/>
    <w:rsid w:val="00F0635D"/>
    <w:rsid w:val="00F06762"/>
    <w:rsid w:val="00F07662"/>
    <w:rsid w:val="00F0790D"/>
    <w:rsid w:val="00F07E3E"/>
    <w:rsid w:val="00F10D55"/>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F44"/>
    <w:rsid w:val="00F37231"/>
    <w:rsid w:val="00F372B1"/>
    <w:rsid w:val="00F40CD2"/>
    <w:rsid w:val="00F40E5A"/>
    <w:rsid w:val="00F414F5"/>
    <w:rsid w:val="00F41B23"/>
    <w:rsid w:val="00F42BA5"/>
    <w:rsid w:val="00F430E2"/>
    <w:rsid w:val="00F439CA"/>
    <w:rsid w:val="00F44043"/>
    <w:rsid w:val="00F440D2"/>
    <w:rsid w:val="00F4479B"/>
    <w:rsid w:val="00F447CB"/>
    <w:rsid w:val="00F47298"/>
    <w:rsid w:val="00F47BB9"/>
    <w:rsid w:val="00F5158C"/>
    <w:rsid w:val="00F5306B"/>
    <w:rsid w:val="00F535E6"/>
    <w:rsid w:val="00F53A8B"/>
    <w:rsid w:val="00F5452D"/>
    <w:rsid w:val="00F55033"/>
    <w:rsid w:val="00F55907"/>
    <w:rsid w:val="00F57716"/>
    <w:rsid w:val="00F6112C"/>
    <w:rsid w:val="00F64428"/>
    <w:rsid w:val="00F704B2"/>
    <w:rsid w:val="00F723CC"/>
    <w:rsid w:val="00F72720"/>
    <w:rsid w:val="00F72A16"/>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2670"/>
    <w:rsid w:val="00F92BE8"/>
    <w:rsid w:val="00F93176"/>
    <w:rsid w:val="00F93354"/>
    <w:rsid w:val="00F935CD"/>
    <w:rsid w:val="00F93F5E"/>
    <w:rsid w:val="00FA095F"/>
    <w:rsid w:val="00FA0C27"/>
    <w:rsid w:val="00FA429F"/>
    <w:rsid w:val="00FA49C6"/>
    <w:rsid w:val="00FA59F2"/>
    <w:rsid w:val="00FA65E3"/>
    <w:rsid w:val="00FA6A64"/>
    <w:rsid w:val="00FB0766"/>
    <w:rsid w:val="00FB1159"/>
    <w:rsid w:val="00FB17A6"/>
    <w:rsid w:val="00FB1D0D"/>
    <w:rsid w:val="00FB25BB"/>
    <w:rsid w:val="00FB312C"/>
    <w:rsid w:val="00FB3E2B"/>
    <w:rsid w:val="00FB40CD"/>
    <w:rsid w:val="00FB46F3"/>
    <w:rsid w:val="00FB47C6"/>
    <w:rsid w:val="00FB589E"/>
    <w:rsid w:val="00FB6548"/>
    <w:rsid w:val="00FC08F4"/>
    <w:rsid w:val="00FC1119"/>
    <w:rsid w:val="00FC217E"/>
    <w:rsid w:val="00FC260B"/>
    <w:rsid w:val="00FC2FDA"/>
    <w:rsid w:val="00FC36AE"/>
    <w:rsid w:val="00FC4B13"/>
    <w:rsid w:val="00FC4DF5"/>
    <w:rsid w:val="00FC5154"/>
    <w:rsid w:val="00FC5474"/>
    <w:rsid w:val="00FC54D2"/>
    <w:rsid w:val="00FC7231"/>
    <w:rsid w:val="00FD0D70"/>
    <w:rsid w:val="00FD0E3F"/>
    <w:rsid w:val="00FD1662"/>
    <w:rsid w:val="00FD38EF"/>
    <w:rsid w:val="00FD52A9"/>
    <w:rsid w:val="00FD5650"/>
    <w:rsid w:val="00FD676D"/>
    <w:rsid w:val="00FD73EF"/>
    <w:rsid w:val="00FE2437"/>
    <w:rsid w:val="00FE532F"/>
    <w:rsid w:val="00FE5FBA"/>
    <w:rsid w:val="00FE6C99"/>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7</Pages>
  <Words>3765</Words>
  <Characters>18865</Characters>
  <Application>Microsoft Office Word</Application>
  <DocSecurity>0</DocSecurity>
  <Lines>309</Lines>
  <Paragraphs>154</Paragraphs>
  <ScaleCrop>false</ScaleCrop>
  <Manager/>
  <Company/>
  <LinksUpToDate>false</LinksUpToDate>
  <CharactersWithSpaces>22476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1624</cp:revision>
  <cp:lastPrinted>2002-04-23T07:10:00Z</cp:lastPrinted>
  <dcterms:created xsi:type="dcterms:W3CDTF">2022-04-09T00:35:00Z</dcterms:created>
  <dcterms:modified xsi:type="dcterms:W3CDTF">2024-11-07T01:30:00Z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